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FB0" w:rsidRDefault="00461FB0">
      <w:bookmarkStart w:id="0" w:name="_Hlk524395357"/>
    </w:p>
    <w:p w:rsidR="00461FB0" w:rsidRDefault="00461FB0"/>
    <w:p w:rsidR="00461FB0" w:rsidRPr="003D7717" w:rsidRDefault="00461FB0" w:rsidP="00365277">
      <w:pPr>
        <w:jc w:val="center"/>
      </w:pPr>
      <w:r w:rsidRPr="00E563AC">
        <w:rPr>
          <w:b/>
          <w:i/>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alt="ata" style="width:112.5pt;height:153.5pt;visibility:visible" o:bordertopcolor="black" o:borderleftcolor="black" o:borderbottomcolor="black" o:borderrightcolor="black">
            <v:imagedata r:id="rId7" o:title=""/>
            <w10:bordertop type="thinThick" width="12"/>
            <w10:borderleft type="thinThick" width="12"/>
            <w10:borderbottom type="thickThin" width="12"/>
            <w10:borderright type="thickThin" width="12"/>
          </v:shape>
        </w:pict>
      </w:r>
    </w:p>
    <w:p w:rsidR="00461FB0" w:rsidRPr="003D7717" w:rsidRDefault="00461FB0" w:rsidP="00365277">
      <w:pPr>
        <w:jc w:val="center"/>
        <w:rPr>
          <w:rFonts w:ascii="Arial" w:hAnsi="Arial" w:cs="Arial"/>
          <w:sz w:val="48"/>
          <w:szCs w:val="48"/>
        </w:rPr>
      </w:pPr>
    </w:p>
    <w:p w:rsidR="00461FB0" w:rsidRPr="003D7717" w:rsidRDefault="00461FB0" w:rsidP="00365277">
      <w:pPr>
        <w:jc w:val="center"/>
        <w:rPr>
          <w:rFonts w:ascii="Arial" w:hAnsi="Arial" w:cs="Arial"/>
          <w:sz w:val="48"/>
          <w:szCs w:val="48"/>
        </w:rPr>
      </w:pPr>
      <w:r w:rsidRPr="003D7717">
        <w:rPr>
          <w:rFonts w:ascii="Arial" w:hAnsi="Arial" w:cs="Arial"/>
          <w:sz w:val="48"/>
          <w:szCs w:val="48"/>
        </w:rPr>
        <w:t>2025 – 2026 EĞİTİM ÖĞRETİM YILI</w:t>
      </w:r>
    </w:p>
    <w:p w:rsidR="00461FB0" w:rsidRPr="003D7717" w:rsidRDefault="00461FB0" w:rsidP="00365277">
      <w:pPr>
        <w:jc w:val="center"/>
        <w:rPr>
          <w:rFonts w:ascii="Arial" w:hAnsi="Arial" w:cs="Arial"/>
          <w:sz w:val="48"/>
          <w:szCs w:val="48"/>
        </w:rPr>
      </w:pPr>
    </w:p>
    <w:p w:rsidR="00461FB0" w:rsidRPr="003D7717" w:rsidRDefault="00461FB0" w:rsidP="00365277">
      <w:pPr>
        <w:jc w:val="center"/>
        <w:rPr>
          <w:rFonts w:ascii="Arial" w:hAnsi="Arial" w:cs="Arial"/>
          <w:sz w:val="48"/>
          <w:szCs w:val="48"/>
        </w:rPr>
      </w:pPr>
      <w:r w:rsidRPr="003D7717">
        <w:rPr>
          <w:rFonts w:ascii="Arial" w:hAnsi="Arial" w:cs="Arial"/>
          <w:sz w:val="48"/>
          <w:szCs w:val="48"/>
        </w:rPr>
        <w:t>3/A SINIFI</w:t>
      </w:r>
    </w:p>
    <w:p w:rsidR="00461FB0" w:rsidRPr="003D7717" w:rsidRDefault="00461FB0" w:rsidP="00365277">
      <w:pPr>
        <w:jc w:val="center"/>
        <w:rPr>
          <w:rFonts w:ascii="Arial" w:hAnsi="Arial" w:cs="Arial"/>
          <w:sz w:val="48"/>
          <w:szCs w:val="48"/>
        </w:rPr>
      </w:pPr>
      <w:r w:rsidRPr="003D7717">
        <w:rPr>
          <w:rFonts w:ascii="Arial" w:hAnsi="Arial" w:cs="Arial"/>
          <w:sz w:val="48"/>
          <w:szCs w:val="48"/>
        </w:rPr>
        <w:t>MATEMATİK DERSİ</w:t>
      </w:r>
    </w:p>
    <w:p w:rsidR="00461FB0" w:rsidRPr="003D7717" w:rsidRDefault="00461FB0" w:rsidP="00365277">
      <w:pPr>
        <w:jc w:val="center"/>
        <w:rPr>
          <w:rFonts w:ascii="Arial" w:hAnsi="Arial" w:cs="Arial"/>
          <w:sz w:val="48"/>
          <w:szCs w:val="48"/>
        </w:rPr>
      </w:pPr>
    </w:p>
    <w:p w:rsidR="00461FB0" w:rsidRPr="003D7717" w:rsidRDefault="00461FB0" w:rsidP="00365277">
      <w:pPr>
        <w:jc w:val="center"/>
        <w:rPr>
          <w:rFonts w:ascii="Arial" w:hAnsi="Arial" w:cs="Arial"/>
          <w:sz w:val="48"/>
          <w:szCs w:val="48"/>
        </w:rPr>
      </w:pPr>
      <w:r w:rsidRPr="003D7717">
        <w:rPr>
          <w:rFonts w:ascii="Arial" w:hAnsi="Arial" w:cs="Arial"/>
          <w:sz w:val="48"/>
          <w:szCs w:val="48"/>
        </w:rPr>
        <w:t>ÜNİTELENDİRİLMİŞ YILLIK PLAN</w:t>
      </w:r>
    </w:p>
    <w:p w:rsidR="00461FB0" w:rsidRPr="003D7717" w:rsidRDefault="00461FB0" w:rsidP="00365277">
      <w:pPr>
        <w:jc w:val="center"/>
        <w:rPr>
          <w:rFonts w:ascii="Arial" w:hAnsi="Arial" w:cs="Arial"/>
          <w:sz w:val="48"/>
          <w:szCs w:val="48"/>
        </w:rPr>
        <w:sectPr w:rsidR="00461FB0" w:rsidRPr="003D7717" w:rsidSect="00365277">
          <w:headerReference w:type="default" r:id="rId8"/>
          <w:pgSz w:w="16838" w:h="11906" w:orient="landscape"/>
          <w:pgMar w:top="425" w:right="567" w:bottom="425" w:left="567" w:header="709" w:footer="709" w:gutter="0"/>
          <w:cols w:space="708"/>
          <w:titlePg/>
          <w:docGrid w:linePitch="360"/>
        </w:sectPr>
      </w:pPr>
    </w:p>
    <w:p w:rsidR="00461FB0" w:rsidRPr="003D7717" w:rsidRDefault="00461FB0" w:rsidP="00365277">
      <w:pPr>
        <w:jc w:val="center"/>
        <w:rPr>
          <w:rFonts w:ascii="Arial" w:hAnsi="Arial" w:cs="Arial"/>
          <w:sz w:val="48"/>
          <w:szCs w:val="48"/>
        </w:rPr>
      </w:pPr>
    </w:p>
    <w:p w:rsidR="00461FB0" w:rsidRPr="003D7717" w:rsidRDefault="00461FB0" w:rsidP="00331273">
      <w:pPr>
        <w:jc w:val="center"/>
        <w:rPr>
          <w:rFonts w:ascii="Arial" w:hAnsi="Arial" w:cs="Arial"/>
          <w:sz w:val="32"/>
          <w:szCs w:val="32"/>
        </w:rPr>
      </w:pPr>
      <w:r w:rsidRPr="003D7717">
        <w:rPr>
          <w:rFonts w:ascii="Arial" w:hAnsi="Arial" w:cs="Arial"/>
          <w:sz w:val="32"/>
          <w:szCs w:val="32"/>
        </w:rPr>
        <w:t>TEMA / ÜNİTE SÜRELERİ</w:t>
      </w:r>
    </w:p>
    <w:p w:rsidR="00461FB0" w:rsidRPr="003D7717" w:rsidRDefault="00461FB0" w:rsidP="00331273">
      <w:pPr>
        <w:ind w:left="2124" w:firstLine="708"/>
        <w:rPr>
          <w:rFonts w:ascii="Arial" w:hAnsi="Arial" w:cs="Arial"/>
          <w:sz w:val="28"/>
          <w:szCs w:val="28"/>
        </w:rPr>
      </w:pPr>
      <w:r w:rsidRPr="003D7717">
        <w:rPr>
          <w:rFonts w:ascii="Arial" w:hAnsi="Arial" w:cs="Arial"/>
          <w:sz w:val="28"/>
          <w:szCs w:val="28"/>
        </w:rPr>
        <w:t>DERS: MATEMATİK</w:t>
      </w:r>
    </w:p>
    <w:p w:rsidR="00461FB0" w:rsidRPr="003D7717" w:rsidRDefault="00461FB0" w:rsidP="00331273">
      <w:pPr>
        <w:rPr>
          <w:rFonts w:ascii="Arial" w:hAnsi="Arial" w:cs="Arial"/>
          <w:sz w:val="28"/>
          <w:szCs w:val="28"/>
        </w:rPr>
      </w:pPr>
    </w:p>
    <w:tbl>
      <w:tblPr>
        <w:tblW w:w="11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1"/>
        <w:gridCol w:w="3408"/>
        <w:gridCol w:w="1270"/>
        <w:gridCol w:w="2320"/>
        <w:gridCol w:w="1890"/>
        <w:gridCol w:w="851"/>
      </w:tblGrid>
      <w:tr w:rsidR="00461FB0" w:rsidRPr="00E563AC" w:rsidTr="00E563AC">
        <w:trPr>
          <w:jc w:val="center"/>
        </w:trPr>
        <w:tc>
          <w:tcPr>
            <w:tcW w:w="127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Ünite No</w:t>
            </w:r>
          </w:p>
        </w:tc>
        <w:tc>
          <w:tcPr>
            <w:tcW w:w="3408"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Bölümler</w:t>
            </w:r>
          </w:p>
        </w:tc>
        <w:tc>
          <w:tcPr>
            <w:tcW w:w="127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Kazanım Sayısı</w:t>
            </w:r>
          </w:p>
        </w:tc>
        <w:tc>
          <w:tcPr>
            <w:tcW w:w="232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Başlama Tarihi</w:t>
            </w:r>
          </w:p>
        </w:tc>
        <w:tc>
          <w:tcPr>
            <w:tcW w:w="189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Bitiş Tarihi</w:t>
            </w:r>
          </w:p>
        </w:tc>
        <w:tc>
          <w:tcPr>
            <w:tcW w:w="85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Ders Saati</w:t>
            </w:r>
          </w:p>
        </w:tc>
      </w:tr>
      <w:tr w:rsidR="00461FB0" w:rsidRPr="00E563AC" w:rsidTr="00E563AC">
        <w:trPr>
          <w:trHeight w:val="567"/>
          <w:jc w:val="center"/>
        </w:trPr>
        <w:tc>
          <w:tcPr>
            <w:tcW w:w="127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1</w:t>
            </w:r>
          </w:p>
        </w:tc>
        <w:tc>
          <w:tcPr>
            <w:tcW w:w="3408" w:type="dxa"/>
            <w:vAlign w:val="center"/>
          </w:tcPr>
          <w:p w:rsidR="00461FB0" w:rsidRPr="00E563AC" w:rsidRDefault="00461FB0" w:rsidP="00E563AC">
            <w:pPr>
              <w:spacing w:after="0" w:line="240" w:lineRule="auto"/>
              <w:rPr>
                <w:rFonts w:ascii="Arial" w:hAnsi="Arial" w:cs="Arial"/>
                <w:iCs/>
              </w:rPr>
            </w:pPr>
            <w:r w:rsidRPr="00E563AC">
              <w:rPr>
                <w:rFonts w:ascii="Arial" w:hAnsi="Arial" w:cs="Arial"/>
                <w:iCs/>
              </w:rPr>
              <w:t>Doğal Sayılar</w:t>
            </w:r>
          </w:p>
          <w:p w:rsidR="00461FB0" w:rsidRPr="00E563AC" w:rsidRDefault="00461FB0" w:rsidP="00E563AC">
            <w:pPr>
              <w:spacing w:after="0" w:line="240" w:lineRule="auto"/>
              <w:rPr>
                <w:rFonts w:ascii="Arial" w:hAnsi="Arial" w:cs="Arial"/>
              </w:rPr>
            </w:pPr>
            <w:r w:rsidRPr="00E563AC">
              <w:rPr>
                <w:rFonts w:ascii="Arial" w:hAnsi="Arial" w:cs="Arial"/>
              </w:rPr>
              <w:t>Doğal Sayılarla Toplama İşlemi</w:t>
            </w:r>
          </w:p>
          <w:p w:rsidR="00461FB0" w:rsidRPr="00E563AC" w:rsidRDefault="00461FB0" w:rsidP="00E563AC">
            <w:pPr>
              <w:spacing w:after="0" w:line="240" w:lineRule="auto"/>
              <w:rPr>
                <w:rFonts w:ascii="Arial" w:hAnsi="Arial" w:cs="Arial"/>
              </w:rPr>
            </w:pPr>
            <w:r w:rsidRPr="00E563AC">
              <w:rPr>
                <w:rFonts w:ascii="Arial" w:hAnsi="Arial" w:cs="Arial"/>
              </w:rPr>
              <w:t>Doğal Sayılarla Çıkarma İşlemi</w:t>
            </w:r>
          </w:p>
        </w:tc>
        <w:tc>
          <w:tcPr>
            <w:tcW w:w="127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14</w:t>
            </w:r>
          </w:p>
        </w:tc>
        <w:tc>
          <w:tcPr>
            <w:tcW w:w="232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8 Eylül 2025</w:t>
            </w:r>
          </w:p>
        </w:tc>
        <w:tc>
          <w:tcPr>
            <w:tcW w:w="189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21 Ekim 2025</w:t>
            </w:r>
          </w:p>
        </w:tc>
        <w:tc>
          <w:tcPr>
            <w:tcW w:w="85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32</w:t>
            </w:r>
          </w:p>
        </w:tc>
      </w:tr>
      <w:tr w:rsidR="00461FB0" w:rsidRPr="00E563AC" w:rsidTr="00E563AC">
        <w:trPr>
          <w:trHeight w:val="567"/>
          <w:jc w:val="center"/>
        </w:trPr>
        <w:tc>
          <w:tcPr>
            <w:tcW w:w="127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2</w:t>
            </w:r>
          </w:p>
        </w:tc>
        <w:tc>
          <w:tcPr>
            <w:tcW w:w="3408" w:type="dxa"/>
            <w:vAlign w:val="center"/>
          </w:tcPr>
          <w:p w:rsidR="00461FB0" w:rsidRPr="00E563AC" w:rsidRDefault="00461FB0" w:rsidP="00E563AC">
            <w:pPr>
              <w:spacing w:after="0" w:line="240" w:lineRule="auto"/>
              <w:rPr>
                <w:rFonts w:ascii="Arial" w:hAnsi="Arial" w:cs="Arial"/>
              </w:rPr>
            </w:pPr>
            <w:r w:rsidRPr="00E563AC">
              <w:rPr>
                <w:rFonts w:ascii="Arial" w:hAnsi="Arial" w:cs="Arial"/>
              </w:rPr>
              <w:t>Doğal Sayılarla Toplama İşlemi</w:t>
            </w:r>
          </w:p>
          <w:p w:rsidR="00461FB0" w:rsidRPr="00E563AC" w:rsidRDefault="00461FB0" w:rsidP="00E563AC">
            <w:pPr>
              <w:spacing w:after="0" w:line="240" w:lineRule="auto"/>
              <w:rPr>
                <w:rFonts w:ascii="Arial" w:hAnsi="Arial" w:cs="Arial"/>
              </w:rPr>
            </w:pPr>
            <w:r w:rsidRPr="00E563AC">
              <w:rPr>
                <w:rFonts w:ascii="Arial" w:hAnsi="Arial" w:cs="Arial"/>
              </w:rPr>
              <w:t>Doğal Sayılarla Çıkarma İşlemi</w:t>
            </w:r>
          </w:p>
          <w:p w:rsidR="00461FB0" w:rsidRPr="00E563AC" w:rsidRDefault="00461FB0" w:rsidP="00E563AC">
            <w:pPr>
              <w:spacing w:after="0" w:line="240" w:lineRule="auto"/>
              <w:rPr>
                <w:rFonts w:ascii="Arial" w:hAnsi="Arial" w:cs="Arial"/>
              </w:rPr>
            </w:pPr>
            <w:r w:rsidRPr="00E563AC">
              <w:rPr>
                <w:rFonts w:ascii="Arial" w:hAnsi="Arial" w:cs="Arial"/>
              </w:rPr>
              <w:t>Veri İşlem</w:t>
            </w:r>
          </w:p>
        </w:tc>
        <w:tc>
          <w:tcPr>
            <w:tcW w:w="127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9</w:t>
            </w:r>
          </w:p>
        </w:tc>
        <w:tc>
          <w:tcPr>
            <w:tcW w:w="232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22 Ekim 2025</w:t>
            </w:r>
          </w:p>
        </w:tc>
        <w:tc>
          <w:tcPr>
            <w:tcW w:w="189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3 Aralık 2025</w:t>
            </w:r>
          </w:p>
        </w:tc>
        <w:tc>
          <w:tcPr>
            <w:tcW w:w="85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25</w:t>
            </w:r>
          </w:p>
        </w:tc>
      </w:tr>
      <w:tr w:rsidR="00461FB0" w:rsidRPr="00E563AC" w:rsidTr="00E563AC">
        <w:trPr>
          <w:trHeight w:val="567"/>
          <w:jc w:val="center"/>
        </w:trPr>
        <w:tc>
          <w:tcPr>
            <w:tcW w:w="127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3</w:t>
            </w:r>
          </w:p>
        </w:tc>
        <w:tc>
          <w:tcPr>
            <w:tcW w:w="3408" w:type="dxa"/>
            <w:vAlign w:val="center"/>
          </w:tcPr>
          <w:p w:rsidR="00461FB0" w:rsidRPr="00E563AC" w:rsidRDefault="00461FB0" w:rsidP="00E563AC">
            <w:pPr>
              <w:spacing w:after="0" w:line="240" w:lineRule="auto"/>
              <w:rPr>
                <w:rFonts w:ascii="Arial" w:hAnsi="Arial" w:cs="Arial"/>
              </w:rPr>
            </w:pPr>
            <w:r w:rsidRPr="00E563AC">
              <w:rPr>
                <w:rFonts w:ascii="Arial" w:hAnsi="Arial" w:cs="Arial"/>
              </w:rPr>
              <w:t>Doğal Sayılarla Çarpma İşlemi</w:t>
            </w:r>
          </w:p>
          <w:p w:rsidR="00461FB0" w:rsidRPr="00E563AC" w:rsidRDefault="00461FB0" w:rsidP="00E563AC">
            <w:pPr>
              <w:spacing w:after="0" w:line="240" w:lineRule="auto"/>
              <w:rPr>
                <w:rFonts w:ascii="Arial" w:hAnsi="Arial" w:cs="Arial"/>
              </w:rPr>
            </w:pPr>
            <w:r w:rsidRPr="00E563AC">
              <w:rPr>
                <w:rFonts w:ascii="Arial" w:hAnsi="Arial" w:cs="Arial"/>
              </w:rPr>
              <w:t>Doğal Sayılarla Bölme İşlemi</w:t>
            </w:r>
          </w:p>
        </w:tc>
        <w:tc>
          <w:tcPr>
            <w:tcW w:w="127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10</w:t>
            </w:r>
          </w:p>
        </w:tc>
        <w:tc>
          <w:tcPr>
            <w:tcW w:w="232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4 Aralık 2025</w:t>
            </w:r>
          </w:p>
        </w:tc>
        <w:tc>
          <w:tcPr>
            <w:tcW w:w="189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6 Şubat 2026</w:t>
            </w:r>
          </w:p>
        </w:tc>
        <w:tc>
          <w:tcPr>
            <w:tcW w:w="85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35</w:t>
            </w:r>
          </w:p>
        </w:tc>
      </w:tr>
      <w:tr w:rsidR="00461FB0" w:rsidRPr="00E563AC" w:rsidTr="00E563AC">
        <w:trPr>
          <w:trHeight w:val="567"/>
          <w:jc w:val="center"/>
        </w:trPr>
        <w:tc>
          <w:tcPr>
            <w:tcW w:w="127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4</w:t>
            </w:r>
          </w:p>
        </w:tc>
        <w:tc>
          <w:tcPr>
            <w:tcW w:w="3408" w:type="dxa"/>
            <w:vAlign w:val="center"/>
          </w:tcPr>
          <w:p w:rsidR="00461FB0" w:rsidRPr="00E563AC" w:rsidRDefault="00461FB0" w:rsidP="00E563AC">
            <w:pPr>
              <w:spacing w:after="0" w:line="240" w:lineRule="auto"/>
              <w:rPr>
                <w:rFonts w:ascii="Arial" w:hAnsi="Arial" w:cs="Arial"/>
              </w:rPr>
            </w:pPr>
            <w:r w:rsidRPr="00E563AC">
              <w:rPr>
                <w:rFonts w:ascii="Arial" w:hAnsi="Arial" w:cs="Arial"/>
              </w:rPr>
              <w:t>Kesirler</w:t>
            </w:r>
          </w:p>
          <w:p w:rsidR="00461FB0" w:rsidRPr="00E563AC" w:rsidRDefault="00461FB0" w:rsidP="00E563AC">
            <w:pPr>
              <w:spacing w:after="0" w:line="240" w:lineRule="auto"/>
              <w:rPr>
                <w:rFonts w:ascii="Arial" w:hAnsi="Arial" w:cs="Arial"/>
              </w:rPr>
            </w:pPr>
            <w:r w:rsidRPr="00E563AC">
              <w:rPr>
                <w:rFonts w:ascii="Arial" w:hAnsi="Arial" w:cs="Arial"/>
              </w:rPr>
              <w:t>Zaman Ölçme</w:t>
            </w:r>
          </w:p>
          <w:p w:rsidR="00461FB0" w:rsidRPr="00E563AC" w:rsidRDefault="00461FB0" w:rsidP="00E563AC">
            <w:pPr>
              <w:spacing w:after="0" w:line="240" w:lineRule="auto"/>
              <w:rPr>
                <w:rFonts w:ascii="Arial" w:hAnsi="Arial" w:cs="Arial"/>
              </w:rPr>
            </w:pPr>
            <w:r w:rsidRPr="00E563AC">
              <w:rPr>
                <w:rFonts w:ascii="Arial" w:hAnsi="Arial" w:cs="Arial"/>
              </w:rPr>
              <w:t>Paralarımız</w:t>
            </w:r>
          </w:p>
          <w:p w:rsidR="00461FB0" w:rsidRPr="00E563AC" w:rsidRDefault="00461FB0" w:rsidP="00E563AC">
            <w:pPr>
              <w:spacing w:after="0" w:line="240" w:lineRule="auto"/>
              <w:rPr>
                <w:rFonts w:ascii="Arial" w:hAnsi="Arial" w:cs="Arial"/>
              </w:rPr>
            </w:pPr>
            <w:r w:rsidRPr="00E563AC">
              <w:rPr>
                <w:rFonts w:ascii="Arial" w:hAnsi="Arial" w:cs="Arial"/>
              </w:rPr>
              <w:t>Tartma</w:t>
            </w:r>
          </w:p>
        </w:tc>
        <w:tc>
          <w:tcPr>
            <w:tcW w:w="127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15</w:t>
            </w:r>
          </w:p>
        </w:tc>
        <w:tc>
          <w:tcPr>
            <w:tcW w:w="232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9 Şubat 2026</w:t>
            </w:r>
          </w:p>
        </w:tc>
        <w:tc>
          <w:tcPr>
            <w:tcW w:w="189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27 Mart 2026</w:t>
            </w:r>
          </w:p>
        </w:tc>
        <w:tc>
          <w:tcPr>
            <w:tcW w:w="85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36</w:t>
            </w:r>
          </w:p>
        </w:tc>
      </w:tr>
      <w:tr w:rsidR="00461FB0" w:rsidRPr="00E563AC" w:rsidTr="00E563AC">
        <w:trPr>
          <w:trHeight w:val="567"/>
          <w:jc w:val="center"/>
        </w:trPr>
        <w:tc>
          <w:tcPr>
            <w:tcW w:w="127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5</w:t>
            </w:r>
          </w:p>
        </w:tc>
        <w:tc>
          <w:tcPr>
            <w:tcW w:w="3408" w:type="dxa"/>
            <w:vAlign w:val="center"/>
          </w:tcPr>
          <w:p w:rsidR="00461FB0" w:rsidRPr="00E563AC" w:rsidRDefault="00461FB0" w:rsidP="00E563AC">
            <w:pPr>
              <w:spacing w:after="0" w:line="240" w:lineRule="auto"/>
              <w:rPr>
                <w:rFonts w:ascii="Arial" w:hAnsi="Arial" w:cs="Arial"/>
              </w:rPr>
            </w:pPr>
            <w:r w:rsidRPr="00E563AC">
              <w:rPr>
                <w:rFonts w:ascii="Arial" w:hAnsi="Arial" w:cs="Arial"/>
              </w:rPr>
              <w:t>Geometrik Cisimler ve Şekiller</w:t>
            </w:r>
          </w:p>
          <w:p w:rsidR="00461FB0" w:rsidRPr="00E563AC" w:rsidRDefault="00461FB0" w:rsidP="00E563AC">
            <w:pPr>
              <w:spacing w:after="0" w:line="240" w:lineRule="auto"/>
              <w:rPr>
                <w:rFonts w:ascii="Arial" w:hAnsi="Arial" w:cs="Arial"/>
              </w:rPr>
            </w:pPr>
            <w:r w:rsidRPr="00E563AC">
              <w:rPr>
                <w:rFonts w:ascii="Arial" w:hAnsi="Arial" w:cs="Arial"/>
              </w:rPr>
              <w:t>Geometrik Örüntüler</w:t>
            </w:r>
          </w:p>
          <w:p w:rsidR="00461FB0" w:rsidRPr="00E563AC" w:rsidRDefault="00461FB0" w:rsidP="00E563AC">
            <w:pPr>
              <w:spacing w:after="0" w:line="240" w:lineRule="auto"/>
              <w:rPr>
                <w:rFonts w:ascii="Arial" w:hAnsi="Arial" w:cs="Arial"/>
              </w:rPr>
            </w:pPr>
            <w:r w:rsidRPr="00E563AC">
              <w:rPr>
                <w:rFonts w:ascii="Arial" w:hAnsi="Arial" w:cs="Arial"/>
              </w:rPr>
              <w:t>Geometride Temel Kavramlar</w:t>
            </w:r>
          </w:p>
          <w:p w:rsidR="00461FB0" w:rsidRPr="00E563AC" w:rsidRDefault="00461FB0" w:rsidP="00E563AC">
            <w:pPr>
              <w:spacing w:after="0" w:line="240" w:lineRule="auto"/>
              <w:rPr>
                <w:rFonts w:ascii="Arial" w:hAnsi="Arial" w:cs="Arial"/>
              </w:rPr>
            </w:pPr>
            <w:r w:rsidRPr="00E563AC">
              <w:rPr>
                <w:rFonts w:ascii="Arial" w:hAnsi="Arial" w:cs="Arial"/>
              </w:rPr>
              <w:t>Uzamsal İlişkiler</w:t>
            </w:r>
          </w:p>
        </w:tc>
        <w:tc>
          <w:tcPr>
            <w:tcW w:w="127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10</w:t>
            </w:r>
          </w:p>
        </w:tc>
        <w:tc>
          <w:tcPr>
            <w:tcW w:w="232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30 Mart 2026</w:t>
            </w:r>
          </w:p>
        </w:tc>
        <w:tc>
          <w:tcPr>
            <w:tcW w:w="189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8 Mayıs 2026</w:t>
            </w:r>
          </w:p>
        </w:tc>
        <w:tc>
          <w:tcPr>
            <w:tcW w:w="85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22</w:t>
            </w:r>
          </w:p>
        </w:tc>
      </w:tr>
      <w:tr w:rsidR="00461FB0" w:rsidRPr="00E563AC" w:rsidTr="00E563AC">
        <w:trPr>
          <w:trHeight w:val="567"/>
          <w:jc w:val="center"/>
        </w:trPr>
        <w:tc>
          <w:tcPr>
            <w:tcW w:w="127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6</w:t>
            </w:r>
          </w:p>
        </w:tc>
        <w:tc>
          <w:tcPr>
            <w:tcW w:w="3408" w:type="dxa"/>
            <w:vAlign w:val="center"/>
          </w:tcPr>
          <w:p w:rsidR="00461FB0" w:rsidRPr="00E563AC" w:rsidRDefault="00461FB0" w:rsidP="00E563AC">
            <w:pPr>
              <w:spacing w:after="0" w:line="240" w:lineRule="auto"/>
              <w:rPr>
                <w:rFonts w:ascii="Arial" w:hAnsi="Arial" w:cs="Arial"/>
              </w:rPr>
            </w:pPr>
            <w:r w:rsidRPr="00E563AC">
              <w:rPr>
                <w:rFonts w:ascii="Arial" w:hAnsi="Arial" w:cs="Arial"/>
              </w:rPr>
              <w:t>Uzunluk Ölçme</w:t>
            </w:r>
          </w:p>
          <w:p w:rsidR="00461FB0" w:rsidRPr="00E563AC" w:rsidRDefault="00461FB0" w:rsidP="00E563AC">
            <w:pPr>
              <w:spacing w:after="0" w:line="240" w:lineRule="auto"/>
              <w:rPr>
                <w:rFonts w:ascii="Arial" w:hAnsi="Arial" w:cs="Arial"/>
              </w:rPr>
            </w:pPr>
            <w:r w:rsidRPr="00E563AC">
              <w:rPr>
                <w:rFonts w:ascii="Arial" w:hAnsi="Arial" w:cs="Arial"/>
              </w:rPr>
              <w:t>Çevre Ölçme</w:t>
            </w:r>
          </w:p>
          <w:p w:rsidR="00461FB0" w:rsidRPr="00E563AC" w:rsidRDefault="00461FB0" w:rsidP="00E563AC">
            <w:pPr>
              <w:spacing w:after="0" w:line="240" w:lineRule="auto"/>
              <w:rPr>
                <w:rFonts w:ascii="Arial" w:hAnsi="Arial" w:cs="Arial"/>
              </w:rPr>
            </w:pPr>
            <w:r w:rsidRPr="00E563AC">
              <w:rPr>
                <w:rFonts w:ascii="Arial" w:hAnsi="Arial" w:cs="Arial"/>
              </w:rPr>
              <w:t>Alan Ölçme</w:t>
            </w:r>
          </w:p>
          <w:p w:rsidR="00461FB0" w:rsidRPr="00E563AC" w:rsidRDefault="00461FB0" w:rsidP="00E563AC">
            <w:pPr>
              <w:spacing w:after="0" w:line="240" w:lineRule="auto"/>
              <w:rPr>
                <w:rFonts w:ascii="Arial" w:hAnsi="Arial" w:cs="Arial"/>
              </w:rPr>
            </w:pPr>
            <w:r w:rsidRPr="00E563AC">
              <w:rPr>
                <w:rFonts w:ascii="Arial" w:hAnsi="Arial" w:cs="Arial"/>
              </w:rPr>
              <w:t>Sıvı Ölçme</w:t>
            </w:r>
          </w:p>
        </w:tc>
        <w:tc>
          <w:tcPr>
            <w:tcW w:w="127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14</w:t>
            </w:r>
          </w:p>
        </w:tc>
        <w:tc>
          <w:tcPr>
            <w:tcW w:w="232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11 Mayıs 2026</w:t>
            </w:r>
          </w:p>
        </w:tc>
        <w:tc>
          <w:tcPr>
            <w:tcW w:w="189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19 Haziran 2026</w:t>
            </w:r>
          </w:p>
        </w:tc>
        <w:tc>
          <w:tcPr>
            <w:tcW w:w="85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23</w:t>
            </w:r>
          </w:p>
        </w:tc>
      </w:tr>
      <w:tr w:rsidR="00461FB0" w:rsidRPr="00E563AC" w:rsidTr="00E563AC">
        <w:trPr>
          <w:trHeight w:val="567"/>
          <w:jc w:val="center"/>
        </w:trPr>
        <w:tc>
          <w:tcPr>
            <w:tcW w:w="4679" w:type="dxa"/>
            <w:gridSpan w:val="2"/>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TOPLAM</w:t>
            </w:r>
          </w:p>
        </w:tc>
        <w:tc>
          <w:tcPr>
            <w:tcW w:w="1270"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72</w:t>
            </w:r>
          </w:p>
        </w:tc>
        <w:tc>
          <w:tcPr>
            <w:tcW w:w="4210" w:type="dxa"/>
            <w:gridSpan w:val="2"/>
          </w:tcPr>
          <w:p w:rsidR="00461FB0" w:rsidRPr="00E563AC" w:rsidRDefault="00461FB0" w:rsidP="00E563AC">
            <w:pPr>
              <w:spacing w:after="0" w:line="240" w:lineRule="auto"/>
            </w:pPr>
          </w:p>
        </w:tc>
        <w:tc>
          <w:tcPr>
            <w:tcW w:w="851" w:type="dxa"/>
            <w:vAlign w:val="center"/>
          </w:tcPr>
          <w:p w:rsidR="00461FB0" w:rsidRPr="00E563AC" w:rsidRDefault="00461FB0" w:rsidP="00E563AC">
            <w:pPr>
              <w:spacing w:after="0" w:line="240" w:lineRule="auto"/>
              <w:jc w:val="center"/>
              <w:rPr>
                <w:rFonts w:ascii="Arial" w:hAnsi="Arial" w:cs="Arial"/>
              </w:rPr>
            </w:pPr>
            <w:r w:rsidRPr="00E563AC">
              <w:rPr>
                <w:rFonts w:ascii="Arial" w:hAnsi="Arial" w:cs="Arial"/>
              </w:rPr>
              <w:t>173</w:t>
            </w:r>
          </w:p>
        </w:tc>
      </w:tr>
    </w:tbl>
    <w:p w:rsidR="00461FB0" w:rsidRPr="003D7717" w:rsidRDefault="00461FB0" w:rsidP="00331273">
      <w:pPr>
        <w:rPr>
          <w:rFonts w:ascii="Arial" w:hAnsi="Arial" w:cs="Arial"/>
          <w:sz w:val="28"/>
          <w:szCs w:val="28"/>
        </w:rPr>
      </w:pPr>
    </w:p>
    <w:p w:rsidR="00461FB0" w:rsidRPr="003D7717" w:rsidRDefault="00461FB0" w:rsidP="004144E7">
      <w:pPr>
        <w:jc w:val="center"/>
        <w:rPr>
          <w:rFonts w:ascii="Arial" w:hAnsi="Arial" w:cs="Arial"/>
          <w:sz w:val="48"/>
          <w:szCs w:val="48"/>
        </w:rPr>
      </w:pPr>
      <w:r w:rsidRPr="003D7717">
        <w:rPr>
          <w:rFonts w:ascii="Arial" w:hAnsi="Arial" w:cs="Arial"/>
          <w:sz w:val="24"/>
          <w:szCs w:val="24"/>
        </w:rPr>
        <w:t>Not: 29 Ekim, 1 Ocak, 23 Nisan, 1 Mayıs, 19 Mayıs ve Kurban Bayramı tatil günleri toplam ders saatinden hariç tutulmuştur.</w:t>
      </w:r>
    </w:p>
    <w:p w:rsidR="00461FB0" w:rsidRPr="003D7717" w:rsidRDefault="00461FB0">
      <w:r w:rsidRPr="003D7717">
        <w:br w:type="page"/>
      </w:r>
    </w:p>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1</w:t>
            </w:r>
          </w:p>
        </w:tc>
        <w:tc>
          <w:tcPr>
            <w:tcW w:w="14288" w:type="dxa"/>
            <w:gridSpan w:val="7"/>
            <w:vAlign w:val="center"/>
          </w:tcPr>
          <w:p w:rsidR="00461FB0" w:rsidRPr="00E563AC" w:rsidRDefault="00461FB0" w:rsidP="00344919">
            <w:pPr>
              <w:pStyle w:val="Header"/>
              <w:rPr>
                <w:rFonts w:ascii="Tahoma" w:hAnsi="Tahoma" w:cs="Tahoma"/>
                <w:b/>
                <w:sz w:val="16"/>
                <w:szCs w:val="16"/>
              </w:rPr>
            </w:pPr>
            <w:r w:rsidRPr="00E563AC">
              <w:rPr>
                <w:rFonts w:ascii="Tahoma" w:hAnsi="Tahoma" w:cs="Tahoma"/>
                <w:b/>
                <w:sz w:val="16"/>
                <w:szCs w:val="16"/>
              </w:rPr>
              <w:t>SAYILAR VE İŞLEMLER</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791"/>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EYLÜL</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8 Eylül – 10 Eylül</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M.3.1.1.1. Üç basamaklı doğal sayıları okur ve yazar.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bCs/>
                <w:sz w:val="16"/>
                <w:szCs w:val="16"/>
              </w:rPr>
              <w:t>* Üç Basamaklı Doğal Sayılar</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Öncelikle modeller kullanılarak üç basamaklı sayılar kavratılır.</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İlköğretim Haftası</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Öğrenciler Günü (ilköğretim haftasının son günü)</w:t>
            </w: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8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EYLÜL</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11 Eylül – 12 Eylül</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M.3.1.1.2. 1000 içinde herhangi bir sayıdan başlayarak birer, onar ve yüzer ileriye doğru ritmik sayar.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 xml:space="preserve">Doğal Sayılar </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*Birer, Onar ve Yüzer İleriye Ritmik Sayma</w:t>
            </w:r>
          </w:p>
          <w:p w:rsidR="00461FB0" w:rsidRPr="00E563AC" w:rsidRDefault="00461FB0" w:rsidP="00E563AC">
            <w:pPr>
              <w:spacing w:after="0" w:line="240" w:lineRule="auto"/>
              <w:rPr>
                <w:rFonts w:ascii="Tahoma" w:hAnsi="Tahoma" w:cs="Tahoma"/>
                <w:sz w:val="16"/>
                <w:szCs w:val="16"/>
              </w:rPr>
            </w:pP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8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EYLÜL</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15 Eylül – 17 Eylül</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M.3.1.1.3. Üç basamaklı doğal sayıların basamak adlarını, basamaklarındaki rakamların basamak değerlerini belirler.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Cs/>
                <w:sz w:val="16"/>
                <w:szCs w:val="16"/>
              </w:rPr>
              <w:t>* Basamak Değeri</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tc>
      </w:tr>
      <w:tr w:rsidR="00461FB0" w:rsidRPr="00E563AC" w:rsidTr="00E563AC">
        <w:trPr>
          <w:trHeight w:val="1832"/>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EYLÜL</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18 Eylül – 19 Eylül</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M.3.1.1.4. En çok üç basamaklı doğal sayıları en yakın onluğa ya da yüzlüğe yuvarlar.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 xml:space="preserve">Doğal Sayılar </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*Sayıları En Yakın Onluğa ve Yüzlüğe Yuvarlayalım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bookmarkEnd w:id="0"/>
    </w:tbl>
    <w:p w:rsidR="00461FB0" w:rsidRPr="003D7717" w:rsidRDefault="00461FB0"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bookmarkStart w:id="1" w:name="_Hlk17745239"/>
            <w:r w:rsidRPr="00E563AC">
              <w:rPr>
                <w:rFonts w:ascii="Tahoma" w:hAnsi="Tahoma" w:cs="Tahoma"/>
                <w:b/>
                <w:sz w:val="16"/>
                <w:szCs w:val="16"/>
              </w:rPr>
              <w:t>Ünite No: 1</w:t>
            </w:r>
          </w:p>
        </w:tc>
        <w:tc>
          <w:tcPr>
            <w:tcW w:w="14288" w:type="dxa"/>
            <w:gridSpan w:val="7"/>
            <w:vAlign w:val="center"/>
          </w:tcPr>
          <w:p w:rsidR="00461FB0" w:rsidRPr="00E563AC" w:rsidRDefault="00461FB0" w:rsidP="00CF2C8F">
            <w:pPr>
              <w:pStyle w:val="Header"/>
              <w:rPr>
                <w:rFonts w:ascii="Tahoma" w:hAnsi="Tahoma" w:cs="Tahoma"/>
                <w:b/>
                <w:sz w:val="16"/>
                <w:szCs w:val="16"/>
              </w:rPr>
            </w:pPr>
            <w:r w:rsidRPr="00E563AC">
              <w:rPr>
                <w:rFonts w:ascii="Tahoma" w:hAnsi="Tahoma" w:cs="Tahoma"/>
                <w:b/>
                <w:sz w:val="16"/>
                <w:szCs w:val="16"/>
              </w:rPr>
              <w:t>SAYILAR VE İŞLEMLER</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791"/>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EYLÜL</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22 Eylül – 23 Eylül</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M.3.1.1.5. 1000’den küçük en çok beş doğal sayıyı karşılaştırır ve sembol kullanarak sıralar.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w:t>
            </w:r>
            <w:r w:rsidRPr="00E563AC">
              <w:t xml:space="preserve"> </w:t>
            </w:r>
            <w:r w:rsidRPr="00E563AC">
              <w:rPr>
                <w:rFonts w:ascii="Tahoma" w:hAnsi="Tahoma" w:cs="Tahoma"/>
                <w:sz w:val="16"/>
                <w:szCs w:val="16"/>
              </w:rPr>
              <w:t>Sayıları Karşılaştıralım</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791"/>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EYLÜL</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24 Eylül – 25 Eylül</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M.3.1.1.6. 100 içinde altışar, yedişer, sekizer ve dokuzar ileriye ritmik sayar.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w:t>
            </w:r>
          </w:p>
          <w:p w:rsidR="00461FB0" w:rsidRPr="00E563AC" w:rsidRDefault="00461FB0" w:rsidP="00E563AC">
            <w:pPr>
              <w:spacing w:after="0" w:line="240" w:lineRule="auto"/>
              <w:rPr>
                <w:rFonts w:ascii="Tahoma" w:hAnsi="Tahoma" w:cs="Tahoma"/>
                <w:bCs/>
                <w:sz w:val="16"/>
                <w:szCs w:val="16"/>
              </w:rPr>
            </w:pPr>
            <w:r w:rsidRPr="00E563AC">
              <w:rPr>
                <w:rFonts w:ascii="Tahoma" w:hAnsi="Tahoma" w:cs="Tahoma"/>
                <w:bCs/>
                <w:sz w:val="16"/>
                <w:szCs w:val="16"/>
              </w:rPr>
              <w:t>*</w:t>
            </w:r>
            <w:r w:rsidRPr="00E563AC">
              <w:t xml:space="preserve"> </w:t>
            </w:r>
            <w:r w:rsidRPr="00E563AC">
              <w:rPr>
                <w:rFonts w:ascii="Tahoma" w:hAnsi="Tahoma" w:cs="Tahoma"/>
                <w:bCs/>
                <w:sz w:val="16"/>
                <w:szCs w:val="16"/>
              </w:rPr>
              <w:t>Yüzlük Tabloda Altışar, Yedişer, Sekizer ve Dokuzar İleriye Doğru Ritmik Sayma</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Dünya Okul Sütü Günü (28 Eylül)</w:t>
            </w:r>
          </w:p>
        </w:tc>
        <w:tc>
          <w:tcPr>
            <w:tcW w:w="195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8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EYLÜL</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(3-4.HAFTA)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26 Eylül – 29 Eylül</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M.3.1.1.7. Aralarındaki fark sabit olan sayı örüntüsünü genişletir ve oluşturur.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w:t>
            </w:r>
            <w:r w:rsidRPr="00E563AC">
              <w:t xml:space="preserve"> </w:t>
            </w:r>
            <w:r w:rsidRPr="00E563AC">
              <w:rPr>
                <w:rFonts w:ascii="Tahoma" w:hAnsi="Tahoma" w:cs="Tahoma"/>
                <w:sz w:val="16"/>
                <w:szCs w:val="16"/>
              </w:rPr>
              <w:t>Sayı Örüntüsü</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Örüntü en çok dört adım genişletilir.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Örüntüye uygun modelleme çalışmaları yaptırılır.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32"/>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EKİM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30 Eylül-1 Ekim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M.3.1.1.8. Tek ve çift doğal sayıları kavrar.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M.3.1.1.9. Tek ve çift doğal sayıların toplamlarını model üzerinde inceleyerek toplamların tek mi çift mi olduğunu ifade eder.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Tek ve Çift Sayılar</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Tek ve çift doğal sayılarla çalışılırken gerçek nesneler kullanılır.</w:t>
            </w:r>
          </w:p>
        </w:tc>
        <w:tc>
          <w:tcPr>
            <w:tcW w:w="1559"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Hayvanları Koruma Günü (4 Ekim)</w:t>
            </w: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bookmarkEnd w:id="1"/>
    </w:tbl>
    <w:p w:rsidR="00461FB0" w:rsidRPr="003D7717" w:rsidRDefault="00461FB0"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bookmarkStart w:id="2" w:name="_Hlk17745959"/>
            <w:r w:rsidRPr="00E563AC">
              <w:rPr>
                <w:rFonts w:ascii="Tahoma" w:hAnsi="Tahoma" w:cs="Tahoma"/>
                <w:b/>
                <w:sz w:val="16"/>
                <w:szCs w:val="16"/>
              </w:rPr>
              <w:t>Ünite No: 1</w:t>
            </w:r>
          </w:p>
        </w:tc>
        <w:tc>
          <w:tcPr>
            <w:tcW w:w="14288" w:type="dxa"/>
            <w:gridSpan w:val="7"/>
            <w:vAlign w:val="center"/>
          </w:tcPr>
          <w:p w:rsidR="00461FB0" w:rsidRPr="00E563AC" w:rsidRDefault="00461FB0" w:rsidP="00CF2C8F">
            <w:pPr>
              <w:pStyle w:val="Header"/>
              <w:rPr>
                <w:rFonts w:ascii="Tahoma" w:hAnsi="Tahoma" w:cs="Tahoma"/>
                <w:b/>
                <w:sz w:val="16"/>
                <w:szCs w:val="16"/>
              </w:rPr>
            </w:pPr>
            <w:r w:rsidRPr="00E563AC">
              <w:rPr>
                <w:rFonts w:ascii="Tahoma" w:hAnsi="Tahoma" w:cs="Tahoma"/>
                <w:b/>
                <w:sz w:val="16"/>
                <w:szCs w:val="16"/>
              </w:rPr>
              <w:t>SAYILAR VE İŞLEMLER</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791"/>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EKİM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2-3 Ekim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M.3.1.1.10. 20’ye kadar olan Romen rakamlarını okur ve yazar.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w:t>
            </w:r>
            <w:r w:rsidRPr="00E563AC">
              <w:t xml:space="preserve"> </w:t>
            </w:r>
            <w:r w:rsidRPr="00E563AC">
              <w:rPr>
                <w:rFonts w:ascii="Tahoma" w:hAnsi="Tahoma" w:cs="Tahoma"/>
                <w:sz w:val="16"/>
                <w:szCs w:val="16"/>
              </w:rPr>
              <w:t>Romen Rakamları</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Romen rakamları yanında eski uygarlıkların kullandıkları sayı sembolleri, öğrencilerin matematiğe ilgi duymalarını sağlamak amacıyla düzeylerine uygun biçimde matematik tarihinden örneklerle tanıtılır.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8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EKİM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(5-6.HAFTA)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6-13 Ekim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6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M.3.1.2.1. En çok üç basamaklı sayılarla eldesiz ve eldeli toplama işlemini yapar.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M.3.1.2.2. Üç doğal sayı ile yapılan toplama işleminde sayıların birbirleriyle toplanma sırasının değişmesinin sonucu değiştirmediğini gösterir.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Toplama İşlemi</w:t>
            </w:r>
          </w:p>
          <w:p w:rsidR="00461FB0" w:rsidRPr="00E563AC" w:rsidRDefault="00461FB0" w:rsidP="00E563AC">
            <w:pPr>
              <w:spacing w:after="0" w:line="240" w:lineRule="auto"/>
              <w:rPr>
                <w:rFonts w:ascii="Tahoma" w:hAnsi="Tahoma" w:cs="Tahoma"/>
                <w:bCs/>
                <w:sz w:val="16"/>
                <w:szCs w:val="16"/>
              </w:rPr>
            </w:pPr>
            <w:r w:rsidRPr="00E563AC">
              <w:rPr>
                <w:rFonts w:ascii="Tahoma" w:hAnsi="Tahoma" w:cs="Tahoma"/>
                <w:bCs/>
                <w:sz w:val="16"/>
                <w:szCs w:val="16"/>
              </w:rPr>
              <w:t>* Toplama İşlemi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bCs/>
                <w:sz w:val="16"/>
                <w:szCs w:val="16"/>
              </w:rPr>
              <w:t>* Toplama İşleminde Toplananların Yerleri</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İşlemlerde parantez işareti bulunan örneklere de yer verilmelidir.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71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EKİM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(6.HAFTA)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14 Ekim – 17 Ekim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M.3.1.3.1. Onluk bozma gerektiren ve gerektirmeyen çıkarma işlemi yapar.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Çıkarma İşlemi</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 xml:space="preserve">* </w:t>
            </w:r>
            <w:r w:rsidRPr="00E563AC">
              <w:rPr>
                <w:rFonts w:ascii="Tahoma" w:hAnsi="Tahoma" w:cs="Tahoma"/>
                <w:bCs/>
                <w:sz w:val="16"/>
                <w:szCs w:val="16"/>
              </w:rPr>
              <w:t>Çıkarma İşlemi</w:t>
            </w:r>
          </w:p>
          <w:p w:rsidR="00461FB0" w:rsidRPr="00E563AC" w:rsidRDefault="00461FB0" w:rsidP="00E563AC">
            <w:pPr>
              <w:spacing w:after="0" w:line="240" w:lineRule="auto"/>
              <w:rPr>
                <w:rFonts w:ascii="Tahoma" w:hAnsi="Tahoma" w:cs="Tahoma"/>
                <w:sz w:val="16"/>
                <w:szCs w:val="16"/>
              </w:rPr>
            </w:pP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Sınıf sayı sınırlılıkları içinde kalınır.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71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EKİM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(7.HAFTA)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20 Ekim – 21 Ekim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M.3.1.3.2. İki basamaklı sayılardan 10’un katı olan iki basamaklı sayıları, üç basamaklı 100’ün katı olan doğal sayılardan 10’un katı olan iki basamaklı doğal sayıları zihinden çıkarır.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Çıkarma İşlemi</w:t>
            </w:r>
          </w:p>
          <w:p w:rsidR="00461FB0" w:rsidRPr="00E563AC" w:rsidRDefault="00461FB0" w:rsidP="00E563AC">
            <w:pPr>
              <w:spacing w:after="0" w:line="240" w:lineRule="auto"/>
              <w:rPr>
                <w:rFonts w:ascii="Tahoma" w:hAnsi="Tahoma" w:cs="Tahoma"/>
                <w:bCs/>
                <w:sz w:val="16"/>
                <w:szCs w:val="16"/>
              </w:rPr>
            </w:pPr>
            <w:r w:rsidRPr="00E563AC">
              <w:rPr>
                <w:rFonts w:ascii="Tahoma" w:hAnsi="Tahoma" w:cs="Tahoma"/>
                <w:bCs/>
                <w:sz w:val="16"/>
                <w:szCs w:val="16"/>
              </w:rPr>
              <w:t>* Zihinden Çıkarma İşlemi</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Üzerine ekleme, sayıları parçalama gibi zihinden işlem stratejileri kullanılır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xml:space="preserve">Ders Kitabı </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xml:space="preserve">1.Ünite Değerlendirme (Sayfa 68) </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bookmarkEnd w:id="2"/>
    </w:tbl>
    <w:p w:rsidR="00461FB0" w:rsidRPr="003D7717" w:rsidRDefault="00461FB0"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bookmarkStart w:id="3" w:name="_Hlk17763502"/>
            <w:r w:rsidRPr="00E563AC">
              <w:rPr>
                <w:rFonts w:ascii="Tahoma" w:hAnsi="Tahoma" w:cs="Tahoma"/>
                <w:b/>
                <w:sz w:val="16"/>
                <w:szCs w:val="16"/>
              </w:rPr>
              <w:t>Ünite No: 2</w:t>
            </w:r>
          </w:p>
        </w:tc>
        <w:tc>
          <w:tcPr>
            <w:tcW w:w="14288" w:type="dxa"/>
            <w:gridSpan w:val="7"/>
            <w:vAlign w:val="center"/>
          </w:tcPr>
          <w:p w:rsidR="00461FB0" w:rsidRPr="00E563AC" w:rsidRDefault="00461FB0" w:rsidP="00CF2C8F">
            <w:pPr>
              <w:pStyle w:val="Header"/>
              <w:rPr>
                <w:rFonts w:ascii="Tahoma" w:hAnsi="Tahoma" w:cs="Tahoma"/>
                <w:b/>
                <w:sz w:val="16"/>
                <w:szCs w:val="16"/>
              </w:rPr>
            </w:pPr>
            <w:r w:rsidRPr="00E563AC">
              <w:rPr>
                <w:rFonts w:ascii="Tahoma" w:hAnsi="Tahoma" w:cs="Tahoma"/>
                <w:b/>
                <w:sz w:val="16"/>
                <w:szCs w:val="16"/>
              </w:rPr>
              <w:t>SAYILAR VE İŞLEMLER - VERİ İŞLEME</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818"/>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EKİM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(7.HAFTA)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22 Ekim – 23 Ekim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M.3.1.2.3. İki sayının toplamını tahmin eder ve tahminini işlem sonucuyla karşılaştırır.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Toplama İşlemi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Toplamı Tahmin Edelim</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Tahmin stratejileri kullanılır.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Yuvarlama, sayı çiftleri ve basamak değerleri kullanılarak tahmin stratejileri geliştirmeleri sağlanır.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EKİM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(7-8.HAFTA)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24 Ekim – 27 Ekim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M.3.1.2.4. Zihinden toplama işlemi yapar.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Toplama İşlemi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Zihinden Toplama İşlemi Yapalım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Toplamları 100’ü geçmeyen iki basamaklı iki sayı; üç basamaklı bir sayı ile bir basamaklı bir sayı;10’un</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katı olan iki basamaklı bir sayı ile 100’ün katı olan üç basamaklı bir sayının toplama işlemleri yapılır.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Yuvarlama, sayı çiftleri, basamak değerleri, üzerine ekleme, sayıları parçalama gibi uygun stratejiler kullanılır.</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Cumhuriyet Bayramı (29 Ekim)</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EKİM - KASIM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(8.HAFTA)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28-31 Ekim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M.3.1.2.5. Bir toplama işleminde verilmeyen toplananı bulur.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Toplama İşlemi</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sz w:val="16"/>
                <w:szCs w:val="16"/>
              </w:rPr>
              <w:t>* Toplama İşleminde Verilmeyen Toplananı Bulma</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İkiden fazla terim içeren toplama işlemlerinde verilmeyen toplananı bulma çalışmaları yaptırılır.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Doğal sayılarla yapılan toplama işlemlerinde basamaklarda en fazla bir verilmeyen işlem örnekleri de kullanılmalıdır.</w:t>
            </w:r>
          </w:p>
        </w:tc>
        <w:tc>
          <w:tcPr>
            <w:tcW w:w="1559"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Kızılay Haftası (29 Ekim-4 Kasım)</w:t>
            </w: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KASIM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(9.HAFTA)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Kasım – 5 Kasım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M.3.1.2.6. Doğal sayılarla toplama işlemini gerektiren problemleri çözer.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Toplama İşlemi</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sz w:val="16"/>
                <w:szCs w:val="16"/>
              </w:rPr>
              <w:t>* Toplama İşlemini Kullanarak Problem Çözelim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Problem çözerken en çok üç işlem gerektiren problemlere yer verilir.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En çok iki işlem gerektiren problem kurma çalışmalarına da yer verilir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bookmarkEnd w:id="3"/>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2</w:t>
            </w:r>
          </w:p>
        </w:tc>
        <w:tc>
          <w:tcPr>
            <w:tcW w:w="14288" w:type="dxa"/>
            <w:gridSpan w:val="7"/>
            <w:vAlign w:val="center"/>
          </w:tcPr>
          <w:p w:rsidR="00461FB0" w:rsidRPr="00E563AC" w:rsidRDefault="00461FB0" w:rsidP="00DD760B">
            <w:pPr>
              <w:pStyle w:val="Header"/>
              <w:rPr>
                <w:rFonts w:ascii="Tahoma" w:hAnsi="Tahoma" w:cs="Tahoma"/>
                <w:b/>
                <w:sz w:val="16"/>
                <w:szCs w:val="16"/>
              </w:rPr>
            </w:pPr>
            <w:r w:rsidRPr="00E563AC">
              <w:rPr>
                <w:rFonts w:ascii="Tahoma" w:hAnsi="Tahoma" w:cs="Tahoma"/>
                <w:b/>
                <w:sz w:val="16"/>
                <w:szCs w:val="16"/>
              </w:rPr>
              <w:t>SAYILAR VE İŞLEMLER - VERİ İŞLEME</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KASIM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(9.HAFTA)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6 Kasım – 7 Kasım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M.3.1.3.3. Doğal sayılarla yapılan çıkarma işleminin sonucunu tahmin eder, tahminini işlem sonucuyla karşılaştırır.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Çıkarma İşlemi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w:t>
            </w:r>
            <w:r w:rsidRPr="00E563AC">
              <w:t xml:space="preserve"> </w:t>
            </w:r>
            <w:r w:rsidRPr="00E563AC">
              <w:rPr>
                <w:rFonts w:ascii="Tahoma" w:hAnsi="Tahoma" w:cs="Tahoma"/>
                <w:sz w:val="16"/>
                <w:szCs w:val="16"/>
              </w:rPr>
              <w:t>Çıkarma İşleminde Farkı Tahmin Etme</w:t>
            </w:r>
          </w:p>
        </w:tc>
        <w:tc>
          <w:tcPr>
            <w:tcW w:w="1418"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b/>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Sınıf sayı sınırlılıkları içinde kalınır</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Atatürk Haftası (10-16 Kasım)</w:t>
            </w: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KASIM</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10 Kasım – 14 Kasım</w:t>
            </w:r>
          </w:p>
        </w:tc>
        <w:tc>
          <w:tcPr>
            <w:tcW w:w="14713" w:type="dxa"/>
            <w:gridSpan w:val="8"/>
            <w:vAlign w:val="center"/>
          </w:tcPr>
          <w:p w:rsidR="00461FB0" w:rsidRPr="00E563AC" w:rsidRDefault="00461FB0" w:rsidP="00E563AC">
            <w:pPr>
              <w:spacing w:after="0" w:line="240" w:lineRule="auto"/>
              <w:jc w:val="center"/>
              <w:rPr>
                <w:rFonts w:ascii="Tahoma" w:hAnsi="Tahoma" w:cs="Tahoma"/>
                <w:sz w:val="16"/>
                <w:szCs w:val="16"/>
              </w:rPr>
            </w:pPr>
            <w:r w:rsidRPr="00E563AC">
              <w:rPr>
                <w:rFonts w:ascii="Tahoma" w:hAnsi="Tahoma" w:cs="Tahoma"/>
                <w:color w:val="FF0000"/>
                <w:sz w:val="36"/>
                <w:szCs w:val="36"/>
              </w:rPr>
              <w:t>1.Ara Tatil</w:t>
            </w:r>
          </w:p>
        </w:tc>
      </w:tr>
      <w:tr w:rsidR="00461FB0" w:rsidRPr="00E563AC" w:rsidTr="00E563AC">
        <w:trPr>
          <w:trHeight w:val="198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KASIM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(10.HAFTA)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17 Kasım – 19 Kasım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M.3.1.3.4. Doğal sayılarla toplama ve çıkarma işlemlerini gerektiren problemleri çözer.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Çıkarma İşlemi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Çıkarma İşlemini Kullanarak Problem Çözelim</w:t>
            </w:r>
          </w:p>
        </w:tc>
        <w:tc>
          <w:tcPr>
            <w:tcW w:w="1418"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Problem çözerken en çok üç işlemli problemlerle sınırlı kalınır.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En çok iki işlem gerektiren problem kurma çalışmalarına da yer verilir.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bl>
    <w:p w:rsidR="00461FB0" w:rsidRPr="003D7717" w:rsidRDefault="00461FB0"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bookmarkStart w:id="4" w:name="_Hlk17748970"/>
            <w:r w:rsidRPr="00E563AC">
              <w:rPr>
                <w:rFonts w:ascii="Tahoma" w:hAnsi="Tahoma" w:cs="Tahoma"/>
                <w:b/>
                <w:sz w:val="16"/>
                <w:szCs w:val="16"/>
              </w:rPr>
              <w:t>Ünite No: 2</w:t>
            </w:r>
          </w:p>
        </w:tc>
        <w:tc>
          <w:tcPr>
            <w:tcW w:w="14288" w:type="dxa"/>
            <w:gridSpan w:val="7"/>
            <w:vAlign w:val="center"/>
          </w:tcPr>
          <w:p w:rsidR="00461FB0" w:rsidRPr="00E563AC" w:rsidRDefault="00461FB0" w:rsidP="00CF2C8F">
            <w:pPr>
              <w:pStyle w:val="Header"/>
              <w:rPr>
                <w:rFonts w:ascii="Tahoma" w:hAnsi="Tahoma" w:cs="Tahoma"/>
                <w:b/>
                <w:sz w:val="16"/>
                <w:szCs w:val="16"/>
              </w:rPr>
            </w:pPr>
            <w:r w:rsidRPr="00E563AC">
              <w:rPr>
                <w:rFonts w:ascii="Tahoma" w:hAnsi="Tahoma" w:cs="Tahoma"/>
                <w:b/>
                <w:sz w:val="16"/>
                <w:szCs w:val="16"/>
              </w:rPr>
              <w:t>SAYILAR VE İŞLEMLER - VERİ İŞLEME</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2243"/>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KASIM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(10-11.HAFTA)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20 Kasım – 24 Kasım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M.3.4.1.1. Şekil ve nesne grafiğinde gösterilen bilgileri açıklayarak grafikten çetele ve sıklık tablosuna dönüşümler yapar ve yorumlar.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Veri Toplama ve Değerlendirme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Çetele ve Sıklık Tablosu Oluşturalım</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Öğretmenler Günü</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(24 Kasım)</w:t>
            </w: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976"/>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KASIM</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(11.HAFTA)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25 Kasım – 28 Kasım</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M.3.4.1.2. Grafiklerde verilen bilgileri kullanarak veya grafikler oluşturarak toplama ve çıkarma işlemleri gerektiren problemleri çözer.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Veri Toplama ve Değerlendirme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Grafikleri Kullanarak Problem Çözelim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Sınıf sayı sınırlılıkları içinde kalınır.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Karşılaştırma gerektiren problemlere yer verilir.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c) Problem kurmaya yönelik çalışmalara da yer verilir.</w:t>
            </w:r>
          </w:p>
        </w:tc>
        <w:tc>
          <w:tcPr>
            <w:tcW w:w="1559"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8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ARALIK</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(12.HAFTA)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 Aralık – 3 Aralık</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M.3.4.1.3. En çok üç veri grubuna ait basit tabloları okur, yorumlar ve tablodan elde ettiği veriyi düzenler.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Veri Toplama ve Değerlendirme</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sz w:val="16"/>
                <w:szCs w:val="16"/>
              </w:rPr>
              <w:t>* Tabloları Yorumlama</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Dünya Engelliler Günü (3 Aralık)</w:t>
            </w: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xml:space="preserve">Ders Kitabı </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xml:space="preserve">2.Ünite Değerlendirme (Sayfa 105) </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bookmarkEnd w:id="4"/>
    </w:tbl>
    <w:p w:rsidR="00461FB0" w:rsidRPr="003D7717" w:rsidRDefault="00461FB0"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3</w:t>
            </w:r>
          </w:p>
        </w:tc>
        <w:tc>
          <w:tcPr>
            <w:tcW w:w="14288" w:type="dxa"/>
            <w:gridSpan w:val="7"/>
            <w:vAlign w:val="center"/>
          </w:tcPr>
          <w:p w:rsidR="00461FB0" w:rsidRPr="00E563AC" w:rsidRDefault="00461FB0" w:rsidP="00CF2C8F">
            <w:pPr>
              <w:pStyle w:val="Header"/>
              <w:rPr>
                <w:rFonts w:ascii="Tahoma" w:hAnsi="Tahoma" w:cs="Tahoma"/>
                <w:b/>
                <w:sz w:val="16"/>
                <w:szCs w:val="16"/>
              </w:rPr>
            </w:pPr>
            <w:r w:rsidRPr="00E563AC">
              <w:rPr>
                <w:rFonts w:ascii="Tahoma" w:hAnsi="Tahoma" w:cs="Tahoma"/>
                <w:b/>
                <w:sz w:val="16"/>
                <w:szCs w:val="16"/>
              </w:rPr>
              <w:t>SAYILAR VE İŞLEMLER</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ARALIK</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(12-13.HAFTA)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Aralık – 8 Aralık</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M.3.1.4.1. Çarpma işleminin kat anlamını açıklar.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Çarpma İşlemi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Çarpma İşleminin Kat Anlamı</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Çarpmanın kat anlamının tekrarlı toplama anlamıyla ilişkisi vurgulanır</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İnsan Hakları ve Demokrasi Haftası (10 Aralık gününü içine alan hafta)</w:t>
            </w: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8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ARALIK</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(13.HAFTA)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9 Aralık –12 Aralık</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M.3.1.4.2. Çarpım tablosunu oluşturur.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Çarpma İşlemi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w:t>
            </w:r>
            <w:r w:rsidRPr="00E563AC">
              <w:t xml:space="preserve"> </w:t>
            </w:r>
            <w:r w:rsidRPr="00E563AC">
              <w:rPr>
                <w:rFonts w:ascii="Tahoma" w:hAnsi="Tahoma" w:cs="Tahoma"/>
                <w:sz w:val="16"/>
                <w:szCs w:val="16"/>
              </w:rPr>
              <w:t>Çarpım Tablosu</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100’lük tablodan yararlanarak ve liste şeklinde yazarak çarpım tablosunu oluşturmaları sağlanır.</w:t>
            </w:r>
          </w:p>
        </w:tc>
        <w:tc>
          <w:tcPr>
            <w:tcW w:w="1559"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Tutum, Yatırım ve Türk Malları Haftası (12-18 Aralık)</w:t>
            </w: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2056"/>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ARALIK</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(14.HAFTA)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15Aralık –18 Aralık</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M.3.1.4.3. İki basamaklı bir doğal sayıyla en çok iki basamaklı bir doğal sayıyı, en çok üç basamaklı bir doğal sayıyla bir basamaklı bir doğal sayıyı çarpar.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Çarpma İşlemi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w:t>
            </w:r>
            <w:r w:rsidRPr="00E563AC">
              <w:t xml:space="preserve"> </w:t>
            </w:r>
            <w:r w:rsidRPr="00E563AC">
              <w:rPr>
                <w:rFonts w:ascii="Tahoma" w:hAnsi="Tahoma" w:cs="Tahoma"/>
                <w:sz w:val="16"/>
                <w:szCs w:val="16"/>
              </w:rPr>
              <w:t>Doğal Sayılarla Çarpma İşlemi</w:t>
            </w:r>
          </w:p>
          <w:p w:rsidR="00461FB0" w:rsidRPr="00E563AC" w:rsidRDefault="00461FB0" w:rsidP="00E563AC">
            <w:pPr>
              <w:spacing w:after="0" w:line="240" w:lineRule="auto"/>
              <w:rPr>
                <w:rFonts w:ascii="Tahoma" w:hAnsi="Tahoma" w:cs="Tahoma"/>
                <w:b/>
                <w:bCs/>
                <w:sz w:val="16"/>
                <w:szCs w:val="16"/>
              </w:rPr>
            </w:pP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Eldeli çarpma işlemlerine yer verilir.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Çarpımları 1000’den küçük sayılarla işlem yapılır.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bl>
    <w:p w:rsidR="00461FB0" w:rsidRPr="003D7717" w:rsidRDefault="00461FB0" w:rsidP="00932D32"/>
    <w:p w:rsidR="00461FB0" w:rsidRPr="003D7717" w:rsidRDefault="00461FB0" w:rsidP="00932D32"/>
    <w:p w:rsidR="00461FB0" w:rsidRPr="003D7717" w:rsidRDefault="00461FB0" w:rsidP="00932D32"/>
    <w:p w:rsidR="00461FB0" w:rsidRPr="003D7717" w:rsidRDefault="00461FB0"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3</w:t>
            </w:r>
          </w:p>
        </w:tc>
        <w:tc>
          <w:tcPr>
            <w:tcW w:w="14288" w:type="dxa"/>
            <w:gridSpan w:val="7"/>
            <w:vAlign w:val="center"/>
          </w:tcPr>
          <w:p w:rsidR="00461FB0" w:rsidRPr="00E563AC" w:rsidRDefault="00461FB0" w:rsidP="00CF2C8F">
            <w:pPr>
              <w:pStyle w:val="Header"/>
              <w:rPr>
                <w:rFonts w:ascii="Tahoma" w:hAnsi="Tahoma" w:cs="Tahoma"/>
                <w:b/>
                <w:sz w:val="16"/>
                <w:szCs w:val="16"/>
              </w:rPr>
            </w:pPr>
            <w:r w:rsidRPr="00E563AC">
              <w:rPr>
                <w:rFonts w:ascii="Tahoma" w:hAnsi="Tahoma" w:cs="Tahoma"/>
                <w:b/>
                <w:sz w:val="16"/>
                <w:szCs w:val="16"/>
              </w:rPr>
              <w:t>SAYILAR VE İŞLEMLER</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ARALIK</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(14-15.HAFTA)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19 Aralık – 22 Aralık</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M.3.1.4.4. 10 ve 100 ile kısa yoldan çarpma işlemi yapar.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Çarpma İşlemi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w:t>
            </w:r>
            <w:r w:rsidRPr="00E563AC">
              <w:t xml:space="preserve"> </w:t>
            </w:r>
            <w:r w:rsidRPr="00E563AC">
              <w:rPr>
                <w:rFonts w:ascii="Tahoma" w:hAnsi="Tahoma" w:cs="Tahoma"/>
                <w:sz w:val="16"/>
                <w:szCs w:val="16"/>
              </w:rPr>
              <w:t>10 ve 100 İle Kısa Yoldan Çarpma İşlemi</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Sınıf sayı sınırlılıkları içinde kalınır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212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ARALIK</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(15.HAFTA)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23 Aralık – 25 Aralık</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M.3.1.4.5. 5'e kadar (5 dâhil) çarpım tablosundaki sayıları kullanarak çarpma işleminde çarpanlardan biri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bir arttırıldığında veya azaltıldığında çarpma işleminin sonucunun nasıl değiştiğini fark eder.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Çarpma İşlemi</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w:t>
            </w:r>
            <w:r w:rsidRPr="00E563AC">
              <w:t xml:space="preserve"> </w:t>
            </w:r>
            <w:r w:rsidRPr="00E563AC">
              <w:rPr>
                <w:rFonts w:ascii="Tahoma" w:hAnsi="Tahoma" w:cs="Tahoma"/>
                <w:sz w:val="16"/>
                <w:szCs w:val="16"/>
              </w:rPr>
              <w:t>Çarpma İşleminde Çarpanların Arttırılıp Azaltılması</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Uygun tablolar kullanılarak çarpanlardan biri bir arttıkça çarpımın diğer çarpan değeri kadar arttığı veya çarpanlardan biri bir azaldıkça çarpımın diğer çarpan değeri kadar azaldığı fark ettirilir.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2272"/>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 xml:space="preserve">ARALIK </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(15-16.HAFTA)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26 Aralık – 30 Aralık</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M.3.1.4.6. Biri çarpma işlemi olmak üzere iki işlem gerektiren problemleri çözer.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Çarpma İşlemi</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w:t>
            </w:r>
            <w:r w:rsidRPr="00E563AC">
              <w:t xml:space="preserve"> </w:t>
            </w:r>
            <w:r w:rsidRPr="00E563AC">
              <w:rPr>
                <w:rFonts w:ascii="Tahoma" w:hAnsi="Tahoma" w:cs="Tahoma"/>
                <w:sz w:val="16"/>
                <w:szCs w:val="16"/>
              </w:rPr>
              <w:t>Çarpma İşlemini Kullanarak Problem Çözelim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Problem kurmaya yönelik çalışmalara da yer verilir.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bl>
    <w:p w:rsidR="00461FB0" w:rsidRPr="003D7717" w:rsidRDefault="00461FB0" w:rsidP="00932D32"/>
    <w:p w:rsidR="00461FB0" w:rsidRPr="003D7717" w:rsidRDefault="00461FB0" w:rsidP="00932D32"/>
    <w:p w:rsidR="00461FB0" w:rsidRPr="003D7717" w:rsidRDefault="00461FB0"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3</w:t>
            </w:r>
          </w:p>
        </w:tc>
        <w:tc>
          <w:tcPr>
            <w:tcW w:w="14288" w:type="dxa"/>
            <w:gridSpan w:val="7"/>
            <w:vAlign w:val="center"/>
          </w:tcPr>
          <w:p w:rsidR="00461FB0" w:rsidRPr="00E563AC" w:rsidRDefault="00461FB0" w:rsidP="00861507">
            <w:pPr>
              <w:pStyle w:val="Header"/>
              <w:rPr>
                <w:rFonts w:ascii="Tahoma" w:hAnsi="Tahoma" w:cs="Tahoma"/>
                <w:b/>
                <w:sz w:val="16"/>
                <w:szCs w:val="16"/>
              </w:rPr>
            </w:pPr>
            <w:r w:rsidRPr="00E563AC">
              <w:rPr>
                <w:rFonts w:ascii="Tahoma" w:hAnsi="Tahoma" w:cs="Tahoma"/>
                <w:b/>
                <w:sz w:val="16"/>
                <w:szCs w:val="16"/>
              </w:rPr>
              <w:t>SAYILAR VE İŞLEMLER</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676"/>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OCAK</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(16-17.HAFTA)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31-Aralık-9 Ocak</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7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M.3.1.5.1. İki basamaklı doğal sayıları bir basamaklı doğal sayılara böler.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M.3.1.5.2. Birler basamağı sıfır olan iki basamaklı bir doğal sayıyı 10’a kısa yoldan böler.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Bölme İşlemi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Bölme İşlemi</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a) Bölme işleminde diğer işlemlerden farklı olarak işleme en büyük basamaktan başlanması gerektiği vurgulanır.</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b) Bölme işleminde kalan, bölenden küçük olduğunda işleme devam edilmeyeceği belirtilir.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4"/>
                <w:szCs w:val="14"/>
              </w:rPr>
              <w:t>c) Somut nesnelerle yapılan modellemelerin yanı sıra, sayı doğrusu vb. modeller de kullanılır.</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Enerji Tasarrufu Haftası (Ocak ayının 2. haftası)</w:t>
            </w: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OCAK</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(18.HAFTA)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12 Ocak – 16 Ocak</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5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M.3.1.5.3. Bölme işleminde bölünen, bölen, bölüm ve kalan arasındaki ilişkiyi fark eder.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Bölme İşlemi</w:t>
            </w:r>
          </w:p>
          <w:p w:rsidR="00461FB0" w:rsidRPr="00E563AC" w:rsidRDefault="00461FB0" w:rsidP="00E563AC">
            <w:pPr>
              <w:spacing w:after="0" w:line="240" w:lineRule="auto"/>
              <w:rPr>
                <w:rFonts w:ascii="Tahoma" w:hAnsi="Tahoma" w:cs="Tahoma"/>
                <w:bCs/>
                <w:sz w:val="16"/>
                <w:szCs w:val="16"/>
              </w:rPr>
            </w:pPr>
            <w:r w:rsidRPr="00E563AC">
              <w:rPr>
                <w:rFonts w:ascii="Tahoma" w:hAnsi="Tahoma" w:cs="Tahoma"/>
                <w:bCs/>
                <w:sz w:val="16"/>
                <w:szCs w:val="16"/>
              </w:rPr>
              <w:t>* Bölme İşleminde Bölünen, Bölen, Bölüm ve Kalan Arasındaki İlişkiler</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Bölme işleminde bölünenin, bölen ve bölüm çarpımının kalan ile toplamına eşit olduğu modelleme ve işlemlerle gösterilir.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bl>
    <w:p w:rsidR="00461FB0" w:rsidRPr="003D7717" w:rsidRDefault="00461FB0"/>
    <w:p w:rsidR="00461FB0" w:rsidRPr="003D7717" w:rsidRDefault="00461FB0"/>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15701"/>
      </w:tblGrid>
      <w:tr w:rsidR="00461FB0" w:rsidRPr="00E563AC" w:rsidTr="00E563AC">
        <w:trPr>
          <w:trHeight w:val="3255"/>
          <w:tblHeader/>
          <w:jc w:val="center"/>
        </w:trPr>
        <w:tc>
          <w:tcPr>
            <w:tcW w:w="15701" w:type="dxa"/>
            <w:vAlign w:val="center"/>
          </w:tcPr>
          <w:p w:rsidR="00461FB0" w:rsidRPr="00E563AC" w:rsidRDefault="00461FB0" w:rsidP="00E563AC">
            <w:pPr>
              <w:spacing w:after="0" w:line="240" w:lineRule="auto"/>
              <w:jc w:val="center"/>
              <w:rPr>
                <w:rFonts w:ascii="Tahoma" w:hAnsi="Tahoma" w:cs="Tahoma"/>
                <w:color w:val="FF0000"/>
                <w:sz w:val="48"/>
                <w:szCs w:val="48"/>
              </w:rPr>
            </w:pPr>
            <w:r w:rsidRPr="00E563AC">
              <w:rPr>
                <w:rFonts w:ascii="Tahoma" w:hAnsi="Tahoma" w:cs="Tahoma"/>
                <w:color w:val="FF0000"/>
                <w:sz w:val="48"/>
                <w:szCs w:val="48"/>
              </w:rPr>
              <w:t>YARIYIL TATİLİ</w:t>
            </w:r>
          </w:p>
        </w:tc>
      </w:tr>
    </w:tbl>
    <w:p w:rsidR="00461FB0" w:rsidRPr="003D7717" w:rsidRDefault="00461FB0"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3</w:t>
            </w:r>
          </w:p>
        </w:tc>
        <w:tc>
          <w:tcPr>
            <w:tcW w:w="14288" w:type="dxa"/>
            <w:gridSpan w:val="7"/>
            <w:vAlign w:val="center"/>
          </w:tcPr>
          <w:p w:rsidR="00461FB0" w:rsidRPr="00E563AC" w:rsidRDefault="00461FB0" w:rsidP="00AA4808">
            <w:pPr>
              <w:pStyle w:val="Header"/>
              <w:rPr>
                <w:rFonts w:ascii="Tahoma" w:hAnsi="Tahoma" w:cs="Tahoma"/>
                <w:b/>
                <w:sz w:val="16"/>
                <w:szCs w:val="16"/>
              </w:rPr>
            </w:pPr>
            <w:r w:rsidRPr="00E563AC">
              <w:rPr>
                <w:rFonts w:ascii="Tahoma" w:hAnsi="Tahoma" w:cs="Tahoma"/>
                <w:b/>
                <w:sz w:val="16"/>
                <w:szCs w:val="16"/>
              </w:rPr>
              <w:t>SAYILAR VE İŞLEMLER</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676"/>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ŞUBAT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(19.HAFTA)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Şubat – 5 Şubat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M.3.1.5.4. Biri bölme olacak şekilde iki işlem gerektiren problemleri çözer.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Doğal Sayılarla Bölme İşlemi</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Cs/>
                <w:sz w:val="16"/>
                <w:szCs w:val="16"/>
              </w:rPr>
              <w:t>* Bölme İşlemini Kullanarak Problem Çözelim</w:t>
            </w:r>
          </w:p>
        </w:tc>
        <w:tc>
          <w:tcPr>
            <w:tcW w:w="1418" w:type="dxa"/>
            <w:vAlign w:val="center"/>
          </w:tcPr>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1.Anlatım</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2.Tüme varım</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3. Tümdengelim</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4. Grup tartışması</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5. Gezi gözlem</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6. Gösteri</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7. Soru yanıt</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8. Örnek olay</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9. Beyin fırtınası</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10. Canlandırma</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11. Grup çalışmaları</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12. Oyunlar</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13. Rol yapma</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14. Canlandırma</w:t>
            </w:r>
          </w:p>
          <w:p w:rsidR="00461FB0" w:rsidRPr="00E563AC" w:rsidRDefault="00461FB0" w:rsidP="00E563AC">
            <w:pPr>
              <w:spacing w:after="0" w:line="240" w:lineRule="auto"/>
              <w:rPr>
                <w:rFonts w:ascii="Tahoma" w:hAnsi="Tahoma" w:cs="Tahoma"/>
                <w:sz w:val="14"/>
                <w:szCs w:val="14"/>
              </w:rPr>
            </w:pPr>
          </w:p>
        </w:tc>
        <w:tc>
          <w:tcPr>
            <w:tcW w:w="1559" w:type="dxa"/>
            <w:vAlign w:val="center"/>
          </w:tcPr>
          <w:p w:rsidR="00461FB0" w:rsidRPr="00E563AC" w:rsidRDefault="00461FB0" w:rsidP="00E563AC">
            <w:pPr>
              <w:spacing w:after="0" w:line="240" w:lineRule="auto"/>
              <w:rPr>
                <w:rFonts w:ascii="Tahoma" w:hAnsi="Tahoma" w:cs="Tahoma"/>
                <w:b/>
                <w:sz w:val="14"/>
                <w:szCs w:val="14"/>
              </w:rPr>
            </w:pPr>
            <w:r w:rsidRPr="00E563AC">
              <w:rPr>
                <w:rFonts w:ascii="Tahoma" w:hAnsi="Tahoma" w:cs="Tahoma"/>
                <w:b/>
                <w:sz w:val="14"/>
                <w:szCs w:val="14"/>
              </w:rPr>
              <w:t>A. Yazılı Kaynaklar</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1. Matematik Ders Kitabımız</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2. Ansiklopediler</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3. Güncel yayınlar</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4. Öykü, hikâye kitapları</w:t>
            </w:r>
          </w:p>
          <w:p w:rsidR="00461FB0" w:rsidRPr="00E563AC" w:rsidRDefault="00461FB0" w:rsidP="00E563AC">
            <w:pPr>
              <w:spacing w:after="0" w:line="240" w:lineRule="auto"/>
              <w:rPr>
                <w:rFonts w:ascii="Tahoma" w:hAnsi="Tahoma" w:cs="Tahoma"/>
                <w:b/>
                <w:sz w:val="14"/>
                <w:szCs w:val="14"/>
              </w:rPr>
            </w:pPr>
            <w:r w:rsidRPr="00E563AC">
              <w:rPr>
                <w:rFonts w:ascii="Tahoma" w:hAnsi="Tahoma" w:cs="Tahoma"/>
                <w:b/>
                <w:sz w:val="14"/>
                <w:szCs w:val="14"/>
              </w:rPr>
              <w:t>B. Kaynak kişiler</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1.Öğretmenler</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2. Aile bireyleri</w:t>
            </w:r>
          </w:p>
          <w:p w:rsidR="00461FB0" w:rsidRPr="00E563AC" w:rsidRDefault="00461FB0" w:rsidP="00E563AC">
            <w:pPr>
              <w:spacing w:after="0" w:line="240" w:lineRule="auto"/>
              <w:rPr>
                <w:rFonts w:ascii="Tahoma" w:hAnsi="Tahoma" w:cs="Tahoma"/>
                <w:b/>
                <w:sz w:val="14"/>
                <w:szCs w:val="14"/>
              </w:rPr>
            </w:pPr>
            <w:r w:rsidRPr="00E563AC">
              <w:rPr>
                <w:rFonts w:ascii="Tahoma" w:hAnsi="Tahoma" w:cs="Tahoma"/>
                <w:b/>
                <w:sz w:val="14"/>
                <w:szCs w:val="14"/>
              </w:rPr>
              <w:t>C. Görsel Kaynaklar</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1. Video</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2. Etkinlik örnekleri</w:t>
            </w:r>
          </w:p>
          <w:p w:rsidR="00461FB0" w:rsidRPr="00E563AC" w:rsidRDefault="00461FB0" w:rsidP="00E563AC">
            <w:pPr>
              <w:spacing w:after="0" w:line="240" w:lineRule="auto"/>
              <w:rPr>
                <w:rFonts w:ascii="Tahoma" w:hAnsi="Tahoma" w:cs="Tahoma"/>
                <w:sz w:val="14"/>
                <w:szCs w:val="14"/>
              </w:rPr>
            </w:pPr>
            <w:r w:rsidRPr="00E563AC">
              <w:rPr>
                <w:rFonts w:ascii="Tahoma" w:hAnsi="Tahoma" w:cs="Tahoma"/>
                <w:sz w:val="14"/>
                <w:szCs w:val="14"/>
              </w:rPr>
              <w:t>3. Bilgisayar vb.</w:t>
            </w:r>
          </w:p>
          <w:p w:rsidR="00461FB0" w:rsidRPr="00E563AC" w:rsidRDefault="00461FB0" w:rsidP="00E563AC">
            <w:pPr>
              <w:spacing w:after="0" w:line="240" w:lineRule="auto"/>
              <w:rPr>
                <w:rFonts w:ascii="Tahoma" w:hAnsi="Tahoma" w:cs="Tahoma"/>
                <w:sz w:val="14"/>
                <w:szCs w:val="14"/>
              </w:rPr>
            </w:pPr>
          </w:p>
          <w:p w:rsidR="00461FB0" w:rsidRPr="00E563AC" w:rsidRDefault="00461FB0" w:rsidP="00E563AC">
            <w:pPr>
              <w:spacing w:after="0" w:line="240" w:lineRule="auto"/>
              <w:rPr>
                <w:rFonts w:ascii="Tahoma" w:hAnsi="Tahoma" w:cs="Tahoma"/>
                <w:b/>
                <w:sz w:val="14"/>
                <w:szCs w:val="14"/>
              </w:rPr>
            </w:pPr>
            <w:r w:rsidRPr="00E563AC">
              <w:rPr>
                <w:rFonts w:ascii="Tahoma" w:hAnsi="Tahoma" w:cs="Tahoma"/>
                <w:b/>
                <w:sz w:val="14"/>
                <w:szCs w:val="14"/>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Problem kurmaya yönelik çalışmalara da yer verilir.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xml:space="preserve">Ders Kitabı </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xml:space="preserve">3.Ünite Değerlendirme (Sayfa 144) </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bl>
    <w:p w:rsidR="00461FB0" w:rsidRPr="003D7717" w:rsidRDefault="00461FB0"/>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4</w:t>
            </w:r>
          </w:p>
        </w:tc>
        <w:tc>
          <w:tcPr>
            <w:tcW w:w="14288" w:type="dxa"/>
            <w:gridSpan w:val="7"/>
            <w:vAlign w:val="center"/>
          </w:tcPr>
          <w:p w:rsidR="00461FB0" w:rsidRPr="00E563AC" w:rsidRDefault="00461FB0" w:rsidP="00CF2C8F">
            <w:pPr>
              <w:pStyle w:val="Header"/>
              <w:rPr>
                <w:rFonts w:ascii="Tahoma" w:hAnsi="Tahoma" w:cs="Tahoma"/>
                <w:b/>
                <w:sz w:val="16"/>
                <w:szCs w:val="16"/>
              </w:rPr>
            </w:pPr>
            <w:r w:rsidRPr="00E563AC">
              <w:rPr>
                <w:rFonts w:ascii="Tahoma" w:hAnsi="Tahoma" w:cs="Tahoma"/>
                <w:b/>
                <w:sz w:val="16"/>
                <w:szCs w:val="16"/>
              </w:rPr>
              <w:t>SAYILAR VE İŞLEMLER - ÖLÇME</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ŞUBAT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(19-20.HAFTA)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6 Şubat – 11 Şubat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M.3.1.6.1. Bütün, yarım ve çeyrek modellerinin kesir gösterimlerini kullanır.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Kesirler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bCs/>
                <w:sz w:val="16"/>
                <w:szCs w:val="16"/>
              </w:rPr>
              <w:t>* Bütün, Yarım ve Çeyrek Modellerinin Kesirlerle Gösterimi</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Kesir gösterimlerinin okunmasında, parça-bütün ilişkisini vurgulayacak ifadeler kullanılır. Örneğin ¼ kesri “dörtte bir” biçiminde okunur ve bir bütünün 4’e bölünüp bir parçası alındığı şeklinde açıklanır.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Pay, payda ve kesir çizgisi kullanılan örnekler üzerinden açıklanır.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71"/>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ŞUBAT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(20.HAFTA)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12 Şubat –13 Şubat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M.3.1.6.2. Bir bütünü eş parçalara ayırarak eş parçalardan her birinin birim kesir olduğunu belirtir.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Kesirler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bCs/>
                <w:sz w:val="16"/>
                <w:szCs w:val="16"/>
              </w:rPr>
              <w:t>* Birim Kesir</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Bütünün “1” olduğu vurgulanır.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Verilen bütünün eş parçalarından bir tanesinin birim kesir olduğu açıklanır.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925"/>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ŞUBAT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(21.HAFTA)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16 Şubat – 20 Şubat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5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M.3.1.6.4. Paydası 10 ve 100 olan kesirlerin birim kesirlerini gösterir.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M.3.1.6.3. Pay ve payda arasındaki ilişkiyi açıklar.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Kesirler</w:t>
            </w:r>
          </w:p>
          <w:p w:rsidR="00461FB0" w:rsidRPr="00E563AC" w:rsidRDefault="00461FB0" w:rsidP="00E563AC">
            <w:pPr>
              <w:spacing w:after="0" w:line="240" w:lineRule="auto"/>
              <w:rPr>
                <w:rFonts w:ascii="Tahoma" w:hAnsi="Tahoma" w:cs="Tahoma"/>
                <w:bCs/>
                <w:sz w:val="16"/>
                <w:szCs w:val="16"/>
              </w:rPr>
            </w:pPr>
            <w:r w:rsidRPr="00E563AC">
              <w:rPr>
                <w:rFonts w:ascii="Tahoma" w:hAnsi="Tahoma" w:cs="Tahoma"/>
                <w:bCs/>
                <w:sz w:val="16"/>
                <w:szCs w:val="16"/>
              </w:rPr>
              <w:t>* Kesirleri Tanıyalım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bCs/>
                <w:sz w:val="16"/>
                <w:szCs w:val="16"/>
              </w:rPr>
              <w:t>* Paydası 10 ve 100 Olan Kesirler</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Paydası 10 olan kesirleri, diğer modellerin (uzunluk, alan vb.) yanı sıra sayı doğrusu üzerinde de gösterme çalışmaları yapılır.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Pay ve payda arasındaki parça-bütün ilişkisi vurgulanır.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bl>
    <w:p w:rsidR="00461FB0" w:rsidRPr="003D7717" w:rsidRDefault="00461FB0"/>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bookmarkStart w:id="5" w:name="_Hlk17788604"/>
            <w:r w:rsidRPr="00E563AC">
              <w:rPr>
                <w:rFonts w:ascii="Tahoma" w:hAnsi="Tahoma" w:cs="Tahoma"/>
                <w:b/>
                <w:sz w:val="16"/>
                <w:szCs w:val="16"/>
              </w:rPr>
              <w:t>Ünite No: 4</w:t>
            </w:r>
          </w:p>
        </w:tc>
        <w:tc>
          <w:tcPr>
            <w:tcW w:w="14288" w:type="dxa"/>
            <w:gridSpan w:val="7"/>
            <w:vAlign w:val="center"/>
          </w:tcPr>
          <w:p w:rsidR="00461FB0" w:rsidRPr="00E563AC" w:rsidRDefault="00461FB0" w:rsidP="007053EA">
            <w:pPr>
              <w:pStyle w:val="Header"/>
              <w:rPr>
                <w:rFonts w:ascii="Tahoma" w:hAnsi="Tahoma" w:cs="Tahoma"/>
                <w:b/>
                <w:sz w:val="16"/>
                <w:szCs w:val="16"/>
              </w:rPr>
            </w:pPr>
            <w:r w:rsidRPr="00E563AC">
              <w:rPr>
                <w:rFonts w:ascii="Tahoma" w:hAnsi="Tahoma" w:cs="Tahoma"/>
                <w:b/>
                <w:sz w:val="16"/>
                <w:szCs w:val="16"/>
              </w:rPr>
              <w:t>SAYILAR VE İŞLEMLER - ÖLÇME</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ŞUBAT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(22.HAFTA)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23 Şubat – 26 Şubat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M.3.1.6.5. Bir çokluğun, belirtilen birim kesir kadarını belirler.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Kesirler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bCs/>
                <w:sz w:val="16"/>
                <w:szCs w:val="16"/>
              </w:rPr>
              <w:t>* Bir Çokluğun Belirtilen Kesir Kadarını Bulma</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Problem model kullandırılarak çözdürülür. Daha sonra işlem yaptırılır.</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Sivil Savunma Günü (28 Şubat)</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8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MART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(22-23.HAFTA)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27 Şubat -3 Mart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M.3.1.6.6. Payı paydasından küçük kesirler elde eder.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Kesirler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bCs/>
                <w:sz w:val="16"/>
                <w:szCs w:val="16"/>
              </w:rPr>
              <w:t>* Kesirler Elde Edelim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Kâğıt, kesir blokları, örüntü blokları ve sayı doğrusu gibi çeşitli modeller kullanarak payı paydasından</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küçük kesirlerle çalışılmalıdır.</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Yeşilay Haftası (1 Mart gününü içine alan hafta)</w:t>
            </w: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8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MART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(23.HAFTA)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Mart – 5 Mart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M.3.3.5.1. Zamanı dakika ve saat cinsinden söyler, okur ve yazar.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Zaman Ölçme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bCs/>
                <w:sz w:val="16"/>
                <w:szCs w:val="16"/>
              </w:rPr>
              <w:t>* Saati Öğrenelim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8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MART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(23-24.HAFTA)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6 Mart – 9 Mart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M.3.3.5.2. Zaman ölçme birimleri arasındaki ilişkiyi açıklar.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Zaman Ölçme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Yıl-Hafta-Gün ve Dakika-Saniye Arasındaki İlişkiler</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Yıl-hafta, yıl-gün, dakika-saniye arasındaki ilişkiyi açıklar.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Dönüştürme işlemlerine girilmez.</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bookmarkEnd w:id="5"/>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4</w:t>
            </w:r>
          </w:p>
        </w:tc>
        <w:tc>
          <w:tcPr>
            <w:tcW w:w="14288" w:type="dxa"/>
            <w:gridSpan w:val="7"/>
            <w:vAlign w:val="center"/>
          </w:tcPr>
          <w:p w:rsidR="00461FB0" w:rsidRPr="00E563AC" w:rsidRDefault="00461FB0" w:rsidP="00DD760B">
            <w:pPr>
              <w:pStyle w:val="Header"/>
              <w:rPr>
                <w:rFonts w:ascii="Tahoma" w:hAnsi="Tahoma" w:cs="Tahoma"/>
                <w:b/>
                <w:sz w:val="16"/>
                <w:szCs w:val="16"/>
              </w:rPr>
            </w:pPr>
            <w:r w:rsidRPr="00E563AC">
              <w:rPr>
                <w:rFonts w:ascii="Tahoma" w:hAnsi="Tahoma" w:cs="Tahoma"/>
                <w:b/>
                <w:sz w:val="16"/>
                <w:szCs w:val="16"/>
              </w:rPr>
              <w:t>SAYILAR VE İŞLEMLER - ÖLÇME</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MART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(24.HAFTA)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10 Mart – 11 Mart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M.3.3.5.3. Olayların oluş sürelerini karşılaştırır.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Zaman Ölçme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bCs/>
                <w:sz w:val="16"/>
                <w:szCs w:val="16"/>
              </w:rPr>
              <w:t>* Olayların Oluş Süreleri</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Görevlerin, belirli bir işin veya eylemin başlamasıyla bitişi arasındaki sürenin ölçümü ve karşılaştırılması yapılır.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Kum saati gibi farklı zaman ölçme araçlarının kullanıldığı örneklere de yer verilir.</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İstiklâl Marşı'nın Kabulü ve Mehmet Akif Ersoy'u Anma Günü (12 Mart)</w:t>
            </w: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8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MART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(24.HAFTA)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12 Mart – 13 Mart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M.3.3.5.4. Zaman ölçme birimlerinin kullanıldığı problemleri çözer.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Zaman Ölçme</w:t>
            </w:r>
          </w:p>
          <w:p w:rsidR="00461FB0" w:rsidRPr="00E563AC" w:rsidRDefault="00461FB0" w:rsidP="00E563AC">
            <w:pPr>
              <w:spacing w:after="0" w:line="240" w:lineRule="auto"/>
              <w:rPr>
                <w:rFonts w:ascii="Tahoma" w:hAnsi="Tahoma" w:cs="Tahoma"/>
                <w:bCs/>
                <w:sz w:val="16"/>
                <w:szCs w:val="16"/>
              </w:rPr>
            </w:pPr>
            <w:r w:rsidRPr="00E563AC">
              <w:rPr>
                <w:rFonts w:ascii="Tahoma" w:hAnsi="Tahoma" w:cs="Tahoma"/>
                <w:bCs/>
                <w:sz w:val="16"/>
                <w:szCs w:val="16"/>
              </w:rPr>
              <w:t>* Zaman Ölçülerini Kullanarak Problem Çözelim</w:t>
            </w:r>
          </w:p>
          <w:p w:rsidR="00461FB0" w:rsidRPr="00E563AC" w:rsidRDefault="00461FB0" w:rsidP="00E563AC">
            <w:pPr>
              <w:spacing w:after="0" w:line="240" w:lineRule="auto"/>
              <w:rPr>
                <w:rFonts w:ascii="Tahoma" w:hAnsi="Tahoma" w:cs="Tahoma"/>
                <w:sz w:val="16"/>
                <w:szCs w:val="16"/>
              </w:rPr>
            </w:pP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89"/>
          <w:tblHeader/>
          <w:jc w:val="center"/>
        </w:trPr>
        <w:tc>
          <w:tcPr>
            <w:tcW w:w="6232" w:type="dxa"/>
            <w:gridSpan w:val="5"/>
            <w:vAlign w:val="center"/>
          </w:tcPr>
          <w:p w:rsidR="00461FB0" w:rsidRPr="00E563AC" w:rsidRDefault="00461FB0" w:rsidP="00E563AC">
            <w:pPr>
              <w:spacing w:after="0" w:line="240" w:lineRule="auto"/>
              <w:jc w:val="center"/>
              <w:rPr>
                <w:rFonts w:ascii="Tahoma" w:hAnsi="Tahoma" w:cs="Tahoma"/>
                <w:b/>
                <w:bCs/>
                <w:sz w:val="16"/>
                <w:szCs w:val="16"/>
              </w:rPr>
            </w:pPr>
            <w:r w:rsidRPr="00E563AC">
              <w:rPr>
                <w:rFonts w:ascii="Tahoma" w:hAnsi="Tahoma" w:cs="Tahoma"/>
                <w:b/>
                <w:bCs/>
              </w:rPr>
              <w:t>16-20 Mart Ara tatil-Ramazan Bayramı</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6492" w:type="dxa"/>
            <w:gridSpan w:val="3"/>
            <w:vAlign w:val="center"/>
          </w:tcPr>
          <w:p w:rsidR="00461FB0" w:rsidRPr="00E563AC" w:rsidRDefault="00461FB0" w:rsidP="00E563AC">
            <w:pPr>
              <w:spacing w:after="0" w:line="240" w:lineRule="auto"/>
              <w:jc w:val="center"/>
              <w:rPr>
                <w:rFonts w:ascii="Tahoma" w:hAnsi="Tahoma" w:cs="Tahoma"/>
                <w:sz w:val="16"/>
                <w:szCs w:val="16"/>
              </w:rPr>
            </w:pPr>
            <w:r w:rsidRPr="00E563AC">
              <w:rPr>
                <w:rFonts w:ascii="Tahoma" w:hAnsi="Tahoma" w:cs="Tahoma"/>
                <w:b/>
                <w:bCs/>
              </w:rPr>
              <w:t>16-20 Mart Ara tatil-Ramazan Bayramı</w:t>
            </w:r>
          </w:p>
        </w:tc>
      </w:tr>
      <w:tr w:rsidR="00461FB0" w:rsidRPr="00E563AC" w:rsidTr="00E563AC">
        <w:trPr>
          <w:trHeight w:val="1773"/>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MART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(25.HAFTA)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23 Mart – 24 Mart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M.3.3.4.1. Lira ve kuruş ilişkisini gösterir.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Paralarımız</w:t>
            </w:r>
          </w:p>
          <w:p w:rsidR="00461FB0" w:rsidRPr="00E563AC" w:rsidRDefault="00461FB0" w:rsidP="00E563AC">
            <w:pPr>
              <w:spacing w:after="0" w:line="240" w:lineRule="auto"/>
              <w:rPr>
                <w:rFonts w:ascii="Tahoma" w:hAnsi="Tahoma" w:cs="Tahoma"/>
                <w:bCs/>
                <w:sz w:val="16"/>
                <w:szCs w:val="16"/>
              </w:rPr>
            </w:pPr>
            <w:r w:rsidRPr="00E563AC">
              <w:rPr>
                <w:rFonts w:ascii="Tahoma" w:hAnsi="Tahoma" w:cs="Tahoma"/>
                <w:bCs/>
                <w:sz w:val="16"/>
                <w:szCs w:val="16"/>
              </w:rPr>
              <w:t>* Paralarımız</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Örneğin 325 kuruş, 3 lira 25 kuruş şeklinde ifade edilir.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Ondalık gösterime yer verilmez.</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Şehitler Günü (18 Mart)</w:t>
            </w: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773"/>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MART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(25.HAFTA)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25 Mart – 26 Mart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M.3.3.4.2. Paralarımızla ilgili problemleri çözer.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Paralarımız</w:t>
            </w:r>
          </w:p>
          <w:p w:rsidR="00461FB0" w:rsidRPr="00E563AC" w:rsidRDefault="00461FB0" w:rsidP="00E563AC">
            <w:pPr>
              <w:spacing w:after="0" w:line="240" w:lineRule="auto"/>
              <w:rPr>
                <w:rFonts w:ascii="Tahoma" w:hAnsi="Tahoma" w:cs="Tahoma"/>
                <w:bCs/>
                <w:sz w:val="16"/>
                <w:szCs w:val="16"/>
              </w:rPr>
            </w:pPr>
            <w:r w:rsidRPr="00E563AC">
              <w:rPr>
                <w:rFonts w:ascii="Tahoma" w:hAnsi="Tahoma" w:cs="Tahoma"/>
                <w:bCs/>
                <w:sz w:val="16"/>
                <w:szCs w:val="16"/>
              </w:rPr>
              <w:t>* Paralarımızla İlgili Problem Çözelim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Problemlerde tasarrufun önemine vurgu yapılır.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Problem kurmaya yönelik çalışmalara da yer verilir.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bl>
    <w:p w:rsidR="00461FB0" w:rsidRPr="003D7717" w:rsidRDefault="00461FB0"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4</w:t>
            </w:r>
          </w:p>
        </w:tc>
        <w:tc>
          <w:tcPr>
            <w:tcW w:w="14288" w:type="dxa"/>
            <w:gridSpan w:val="7"/>
            <w:vAlign w:val="center"/>
          </w:tcPr>
          <w:p w:rsidR="00461FB0" w:rsidRPr="00E563AC" w:rsidRDefault="00461FB0" w:rsidP="007053EA">
            <w:pPr>
              <w:pStyle w:val="Header"/>
              <w:rPr>
                <w:rFonts w:ascii="Tahoma" w:hAnsi="Tahoma" w:cs="Tahoma"/>
                <w:b/>
                <w:sz w:val="16"/>
                <w:szCs w:val="16"/>
              </w:rPr>
            </w:pPr>
            <w:r w:rsidRPr="00E563AC">
              <w:rPr>
                <w:rFonts w:ascii="Tahoma" w:hAnsi="Tahoma" w:cs="Tahoma"/>
                <w:b/>
                <w:sz w:val="16"/>
                <w:szCs w:val="16"/>
              </w:rPr>
              <w:t>SAYILAR VE İŞLEMLER - ÖLÇME</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676"/>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MART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(25-26.HAFTA)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27 Mart – 31 Mart</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M.3.3.6.1. Nesneleri gram ve kilogram cinsinden ölçer.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M.3.3.6.2. Bir nesnenin kütlesini tahmin eder ve ölçme yaparak tahmininin doğruluğunu kontrol eder.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Tartma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bCs/>
                <w:sz w:val="16"/>
                <w:szCs w:val="16"/>
              </w:rPr>
              <w:t>* Tartma</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Orman Haftası (21-26 Mart)</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686"/>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NİSAN</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(26.HAFTA)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1-3 Nisan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M.3.3.6.3. Kilogram ve gramla ilgili problemleri çözer.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Tartma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bCs/>
                <w:sz w:val="16"/>
                <w:szCs w:val="16"/>
              </w:rPr>
              <w:t>* Tartma Ölçülerini Kullanarak Problem Çözelim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Dönüştürme gerektiren problemlere yer verilmez.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Problem kurmaya yönelik çalışmalara da yer verilir.</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Kütüphaneler Haftası (Mart ayının son pazartesi gününü içine alan hafta)</w:t>
            </w:r>
          </w:p>
        </w:tc>
        <w:tc>
          <w:tcPr>
            <w:tcW w:w="195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xml:space="preserve">Ders Kitabı </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xml:space="preserve">4.Ünite Değerlendirme (Sayfa 191) </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bl>
    <w:p w:rsidR="00461FB0" w:rsidRPr="003D7717" w:rsidRDefault="00461FB0" w:rsidP="00932D32"/>
    <w:p w:rsidR="00461FB0" w:rsidRPr="003D7717" w:rsidRDefault="00461FB0" w:rsidP="00932D32"/>
    <w:p w:rsidR="00461FB0" w:rsidRPr="003D7717" w:rsidRDefault="00461FB0" w:rsidP="00932D32"/>
    <w:p w:rsidR="00461FB0" w:rsidRPr="003D7717" w:rsidRDefault="00461FB0"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5</w:t>
            </w:r>
          </w:p>
        </w:tc>
        <w:tc>
          <w:tcPr>
            <w:tcW w:w="14288" w:type="dxa"/>
            <w:gridSpan w:val="7"/>
            <w:vAlign w:val="center"/>
          </w:tcPr>
          <w:p w:rsidR="00461FB0" w:rsidRPr="00E563AC" w:rsidRDefault="00461FB0" w:rsidP="007053EA">
            <w:pPr>
              <w:pStyle w:val="Header"/>
              <w:rPr>
                <w:rFonts w:ascii="Tahoma" w:hAnsi="Tahoma" w:cs="Tahoma"/>
                <w:b/>
                <w:sz w:val="16"/>
                <w:szCs w:val="16"/>
              </w:rPr>
            </w:pPr>
            <w:r w:rsidRPr="00E563AC">
              <w:rPr>
                <w:rFonts w:ascii="Tahoma" w:hAnsi="Tahoma" w:cs="Tahoma"/>
                <w:b/>
                <w:sz w:val="16"/>
                <w:szCs w:val="16"/>
              </w:rPr>
              <w:t>GEOMETRİ</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NİSAN</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(27.HAFTA)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6 Nisan – 10 Nisan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5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M.3.2.1.1. Küp, kare prizma, dikdörtgen prizma, üçgen prizma, silindir, koni ve küre modellerinin yüzlerini, köşelerini, ayrıtlarını belirtir.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M.3.2.1.2. Küp, kare prizma ve dikdörtgen prizmanın birbirleriyle benzer ve farklı yönlerini açıklar.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Geometrik</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 xml:space="preserve">Cisimler ve Şekiller </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*Küp, Dikdörtgen Prizma, Kare Prizma, Üçgen Prizma, Silindir, Koni, Küre</w:t>
            </w:r>
          </w:p>
        </w:tc>
        <w:tc>
          <w:tcPr>
            <w:tcW w:w="1418" w:type="dxa"/>
            <w:vAlign w:val="center"/>
          </w:tcPr>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1.Anlatım</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2.Tüme varım</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3. Tümdengelim</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4. Grup tartışması</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5. Gezi gözlem</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6. Gösteri</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7. Soru yanıt</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8. Örnek olay</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9. Beyin fırtınası</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10. Canlandırma</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11. Grup çalışmaları</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12. Oyunlar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13. Rol yapma</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14. Canlandırma</w:t>
            </w:r>
          </w:p>
          <w:p w:rsidR="00461FB0" w:rsidRPr="00E563AC" w:rsidRDefault="00461FB0" w:rsidP="00E563AC">
            <w:pPr>
              <w:spacing w:after="0" w:line="240" w:lineRule="auto"/>
              <w:rPr>
                <w:rFonts w:ascii="Tahoma" w:hAnsi="Tahoma" w:cs="Tahoma"/>
                <w:sz w:val="12"/>
                <w:szCs w:val="12"/>
              </w:rPr>
            </w:pPr>
          </w:p>
        </w:tc>
        <w:tc>
          <w:tcPr>
            <w:tcW w:w="1559" w:type="dxa"/>
            <w:vAlign w:val="center"/>
          </w:tcPr>
          <w:p w:rsidR="00461FB0" w:rsidRPr="00E563AC" w:rsidRDefault="00461FB0" w:rsidP="00E563AC">
            <w:pPr>
              <w:spacing w:after="0" w:line="240" w:lineRule="auto"/>
              <w:rPr>
                <w:rFonts w:ascii="Tahoma" w:hAnsi="Tahoma" w:cs="Tahoma"/>
                <w:b/>
                <w:sz w:val="12"/>
                <w:szCs w:val="12"/>
              </w:rPr>
            </w:pPr>
            <w:r w:rsidRPr="00E563AC">
              <w:rPr>
                <w:rFonts w:ascii="Tahoma" w:hAnsi="Tahoma" w:cs="Tahoma"/>
                <w:b/>
                <w:sz w:val="12"/>
                <w:szCs w:val="12"/>
              </w:rPr>
              <w:t>A. Yazılı Kaynaklar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 Matematik Ders Kitabımız</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2. Ansiklopediler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3. Güncel yayınlar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4. Öykü, hikâye kitapları</w:t>
            </w:r>
          </w:p>
          <w:p w:rsidR="00461FB0" w:rsidRPr="00E563AC" w:rsidRDefault="00461FB0" w:rsidP="00E563AC">
            <w:pPr>
              <w:spacing w:after="0" w:line="240" w:lineRule="auto"/>
              <w:rPr>
                <w:rFonts w:ascii="Tahoma" w:hAnsi="Tahoma" w:cs="Tahoma"/>
                <w:b/>
                <w:sz w:val="12"/>
                <w:szCs w:val="12"/>
              </w:rPr>
            </w:pPr>
            <w:r w:rsidRPr="00E563AC">
              <w:rPr>
                <w:rFonts w:ascii="Tahoma" w:hAnsi="Tahoma" w:cs="Tahoma"/>
                <w:b/>
                <w:sz w:val="12"/>
                <w:szCs w:val="12"/>
              </w:rPr>
              <w:t>B. Kaynak kişiler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1.Öğretmenler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2. Aile bireyleri</w:t>
            </w:r>
          </w:p>
          <w:p w:rsidR="00461FB0" w:rsidRPr="00E563AC" w:rsidRDefault="00461FB0" w:rsidP="00E563AC">
            <w:pPr>
              <w:spacing w:after="0" w:line="240" w:lineRule="auto"/>
              <w:rPr>
                <w:rFonts w:ascii="Tahoma" w:hAnsi="Tahoma" w:cs="Tahoma"/>
                <w:b/>
                <w:sz w:val="12"/>
                <w:szCs w:val="12"/>
              </w:rPr>
            </w:pPr>
            <w:r w:rsidRPr="00E563AC">
              <w:rPr>
                <w:rFonts w:ascii="Tahoma" w:hAnsi="Tahoma" w:cs="Tahoma"/>
                <w:b/>
                <w:sz w:val="12"/>
                <w:szCs w:val="12"/>
              </w:rPr>
              <w:t>C. Görsel Kaynaklar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 Video</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2. Etkinlik örnekleri</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3. Bilgisayar vb.</w:t>
            </w:r>
          </w:p>
          <w:p w:rsidR="00461FB0" w:rsidRPr="00E563AC" w:rsidRDefault="00461FB0" w:rsidP="00E563AC">
            <w:pPr>
              <w:spacing w:after="0" w:line="240" w:lineRule="auto"/>
              <w:rPr>
                <w:rFonts w:ascii="Tahoma" w:hAnsi="Tahoma" w:cs="Tahoma"/>
                <w:sz w:val="12"/>
                <w:szCs w:val="12"/>
              </w:rPr>
            </w:pPr>
          </w:p>
          <w:p w:rsidR="00461FB0" w:rsidRPr="00E563AC" w:rsidRDefault="00461FB0" w:rsidP="00E563AC">
            <w:pPr>
              <w:spacing w:after="0" w:line="240" w:lineRule="auto"/>
              <w:rPr>
                <w:rFonts w:ascii="Tahoma" w:hAnsi="Tahoma" w:cs="Tahoma"/>
                <w:b/>
                <w:sz w:val="12"/>
                <w:szCs w:val="12"/>
              </w:rPr>
            </w:pPr>
            <w:r w:rsidRPr="00E563AC">
              <w:rPr>
                <w:rFonts w:ascii="Tahoma" w:hAnsi="Tahoma" w:cs="Tahoma"/>
                <w:b/>
                <w:sz w:val="12"/>
                <w:szCs w:val="12"/>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Köşe, yüz ve ayrıt özellikleri bakımından karşılaştırma yapılır.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Küp ve kare prizmanın, dikdörtgen prizmanın özel birer durumu olması özelliğine değinilmez.</w:t>
            </w:r>
          </w:p>
        </w:tc>
        <w:tc>
          <w:tcPr>
            <w:tcW w:w="1559"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818"/>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MART</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(28.HAFTA)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13 Nisan – 16 Nisan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M.3.2.1.3. Cetvel kullanarak kare, dikdörtgen ve üçgeni çizer; kare ve dikdörtgenin köşegenlerini belirler.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M.3.2.1.4. Şekillerin kenar sayılarına göre isimlendirildiklerini fark eder.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Geometrik</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 xml:space="preserve">Cisimler ve Şekiller </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Dikdörtgen, Kare ve Üçgen Çizimleri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Şekillerin Kenar Sayıları</w:t>
            </w:r>
          </w:p>
        </w:tc>
        <w:tc>
          <w:tcPr>
            <w:tcW w:w="1418" w:type="dxa"/>
            <w:vAlign w:val="center"/>
          </w:tcPr>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1.Anlatım</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2.Tüme varım</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3. Tümdengelim</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4. Grup tartışması</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5. Gezi gözlem</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6. Gösteri</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7. Soru yanıt</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8. Örnek olay</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9. Beyin fırtınası</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10. Canlandırma</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11. Grup çalışmaları</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12. Oyunlar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13. Rol yapma</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14. Canlandırma</w:t>
            </w:r>
          </w:p>
          <w:p w:rsidR="00461FB0" w:rsidRPr="00E563AC" w:rsidRDefault="00461FB0" w:rsidP="00E563AC">
            <w:pPr>
              <w:spacing w:after="0" w:line="240" w:lineRule="auto"/>
              <w:rPr>
                <w:rFonts w:ascii="Tahoma" w:hAnsi="Tahoma" w:cs="Tahoma"/>
                <w:sz w:val="12"/>
                <w:szCs w:val="12"/>
              </w:rPr>
            </w:pPr>
          </w:p>
        </w:tc>
        <w:tc>
          <w:tcPr>
            <w:tcW w:w="1559" w:type="dxa"/>
            <w:vAlign w:val="center"/>
          </w:tcPr>
          <w:p w:rsidR="00461FB0" w:rsidRPr="00E563AC" w:rsidRDefault="00461FB0" w:rsidP="00E563AC">
            <w:pPr>
              <w:spacing w:after="0" w:line="240" w:lineRule="auto"/>
              <w:rPr>
                <w:rFonts w:ascii="Tahoma" w:hAnsi="Tahoma" w:cs="Tahoma"/>
                <w:b/>
                <w:sz w:val="12"/>
                <w:szCs w:val="12"/>
              </w:rPr>
            </w:pPr>
            <w:r w:rsidRPr="00E563AC">
              <w:rPr>
                <w:rFonts w:ascii="Tahoma" w:hAnsi="Tahoma" w:cs="Tahoma"/>
                <w:b/>
                <w:sz w:val="12"/>
                <w:szCs w:val="12"/>
              </w:rPr>
              <w:t>A. Yazılı Kaynaklar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 Matematik Ders Kitabımız</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2. Ansiklopediler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3. Güncel yayınlar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4. Öykü, hikâye kitapları</w:t>
            </w:r>
          </w:p>
          <w:p w:rsidR="00461FB0" w:rsidRPr="00E563AC" w:rsidRDefault="00461FB0" w:rsidP="00E563AC">
            <w:pPr>
              <w:spacing w:after="0" w:line="240" w:lineRule="auto"/>
              <w:rPr>
                <w:rFonts w:ascii="Tahoma" w:hAnsi="Tahoma" w:cs="Tahoma"/>
                <w:b/>
                <w:sz w:val="12"/>
                <w:szCs w:val="12"/>
              </w:rPr>
            </w:pPr>
            <w:r w:rsidRPr="00E563AC">
              <w:rPr>
                <w:rFonts w:ascii="Tahoma" w:hAnsi="Tahoma" w:cs="Tahoma"/>
                <w:b/>
                <w:sz w:val="12"/>
                <w:szCs w:val="12"/>
              </w:rPr>
              <w:t>B. Kaynak kişiler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1.Öğretmenler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2. Aile bireyleri</w:t>
            </w:r>
          </w:p>
          <w:p w:rsidR="00461FB0" w:rsidRPr="00E563AC" w:rsidRDefault="00461FB0" w:rsidP="00E563AC">
            <w:pPr>
              <w:spacing w:after="0" w:line="240" w:lineRule="auto"/>
              <w:rPr>
                <w:rFonts w:ascii="Tahoma" w:hAnsi="Tahoma" w:cs="Tahoma"/>
                <w:b/>
                <w:sz w:val="12"/>
                <w:szCs w:val="12"/>
              </w:rPr>
            </w:pPr>
            <w:r w:rsidRPr="00E563AC">
              <w:rPr>
                <w:rFonts w:ascii="Tahoma" w:hAnsi="Tahoma" w:cs="Tahoma"/>
                <w:b/>
                <w:sz w:val="12"/>
                <w:szCs w:val="12"/>
              </w:rPr>
              <w:t>C. Görsel Kaynaklar</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1. Video</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2. Etkinlik örnekleri</w:t>
            </w:r>
          </w:p>
          <w:p w:rsidR="00461FB0" w:rsidRPr="00E563AC" w:rsidRDefault="00461FB0" w:rsidP="00E563AC">
            <w:pPr>
              <w:spacing w:after="0" w:line="240" w:lineRule="auto"/>
              <w:rPr>
                <w:rFonts w:ascii="Tahoma" w:hAnsi="Tahoma" w:cs="Tahoma"/>
                <w:sz w:val="12"/>
                <w:szCs w:val="12"/>
              </w:rPr>
            </w:pPr>
            <w:r w:rsidRPr="00E563AC">
              <w:rPr>
                <w:rFonts w:ascii="Tahoma" w:hAnsi="Tahoma" w:cs="Tahoma"/>
                <w:sz w:val="12"/>
                <w:szCs w:val="12"/>
              </w:rPr>
              <w:t>3. Bilgisayar vb.</w:t>
            </w:r>
          </w:p>
          <w:p w:rsidR="00461FB0" w:rsidRPr="00E563AC" w:rsidRDefault="00461FB0" w:rsidP="00E563AC">
            <w:pPr>
              <w:spacing w:after="0" w:line="240" w:lineRule="auto"/>
              <w:rPr>
                <w:rFonts w:ascii="Tahoma" w:hAnsi="Tahoma" w:cs="Tahoma"/>
                <w:sz w:val="12"/>
                <w:szCs w:val="12"/>
              </w:rPr>
            </w:pPr>
          </w:p>
          <w:p w:rsidR="00461FB0" w:rsidRPr="00E563AC" w:rsidRDefault="00461FB0" w:rsidP="00E563AC">
            <w:pPr>
              <w:spacing w:after="0" w:line="240" w:lineRule="auto"/>
              <w:rPr>
                <w:rFonts w:ascii="Tahoma" w:hAnsi="Tahoma" w:cs="Tahoma"/>
                <w:b/>
                <w:sz w:val="12"/>
                <w:szCs w:val="12"/>
              </w:rPr>
            </w:pPr>
            <w:r w:rsidRPr="00E563AC">
              <w:rPr>
                <w:rFonts w:ascii="Tahoma" w:hAnsi="Tahoma" w:cs="Tahoma"/>
                <w:b/>
                <w:sz w:val="12"/>
                <w:szCs w:val="12"/>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Çizim yaparken noktalı, izometrik veya kareli kâğıt kullanılır.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Üçgenin köşegeninin olmadığı fark ettirilir.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Dörtgen, beşgen, altıgen ve sekizgen tanıtılır.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Günlük hayattan şekillere örnekler (petek, kapağı açılmış zarf, trafik işaret levhaları vb.) verilir.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c) Şekiller; noktalı kâğıt, geometri tahtası vb. araçlar üzerinde gösterilir.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bl>
    <w:p w:rsidR="00461FB0" w:rsidRPr="003D7717" w:rsidRDefault="00461FB0"/>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bookmarkStart w:id="6" w:name="_Hlk17790893"/>
            <w:r w:rsidRPr="00E563AC">
              <w:rPr>
                <w:rFonts w:ascii="Tahoma" w:hAnsi="Tahoma" w:cs="Tahoma"/>
                <w:b/>
                <w:sz w:val="16"/>
                <w:szCs w:val="16"/>
              </w:rPr>
              <w:t>Ünite No: 5</w:t>
            </w:r>
          </w:p>
        </w:tc>
        <w:tc>
          <w:tcPr>
            <w:tcW w:w="14288" w:type="dxa"/>
            <w:gridSpan w:val="7"/>
            <w:vAlign w:val="center"/>
          </w:tcPr>
          <w:p w:rsidR="00461FB0" w:rsidRPr="00E563AC" w:rsidRDefault="00461FB0" w:rsidP="007053EA">
            <w:pPr>
              <w:pStyle w:val="Header"/>
              <w:rPr>
                <w:rFonts w:ascii="Tahoma" w:hAnsi="Tahoma" w:cs="Tahoma"/>
                <w:b/>
                <w:sz w:val="16"/>
                <w:szCs w:val="16"/>
              </w:rPr>
            </w:pPr>
            <w:r w:rsidRPr="00E563AC">
              <w:rPr>
                <w:rFonts w:ascii="Tahoma" w:hAnsi="Tahoma" w:cs="Tahoma"/>
                <w:b/>
                <w:sz w:val="16"/>
                <w:szCs w:val="16"/>
              </w:rPr>
              <w:t>GEOMETRİ</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NİSAN</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(29.HAFTA)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17 Nisan – 21 Nisan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M.3.2.3.1. Şekil modelleri kullanarak kaplama yapar, yaptığı kaplama örüntüsünü noktalı ya da kareli kâğıt üzerine çizer.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Geometrik Örüntüler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Geometrik Örüntüler</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Birimi üçgen, kare, dikdörtgen olan şekil modelleri kullanılır</w:t>
            </w:r>
          </w:p>
        </w:tc>
        <w:tc>
          <w:tcPr>
            <w:tcW w:w="1559"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Ulusal Egemenlik ve Çocuk Bayramı (23 Nisan)</w:t>
            </w: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98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NİSAN</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(29.HAFTA)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22 Nisan – 24 Nisan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M.3.2.4.1. Noktayı tanır, sembolle gösterir ve isimlendirir.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Geometride</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Temel Kavramlar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Nokta</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959"/>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NİSAN</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(30.HAFTA)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27 Nisan – 28 Nisan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M.3.2.4.2. Doğruyu, ışını ve açıyı tanır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Geometride</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Temel Kavramlar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Doğru, Işın, Açı</w:t>
            </w:r>
          </w:p>
          <w:p w:rsidR="00461FB0" w:rsidRPr="00E563AC" w:rsidRDefault="00461FB0" w:rsidP="00E563AC">
            <w:pPr>
              <w:spacing w:after="0" w:line="240" w:lineRule="auto"/>
              <w:rPr>
                <w:rFonts w:ascii="Tahoma" w:hAnsi="Tahoma" w:cs="Tahoma"/>
                <w:sz w:val="16"/>
                <w:szCs w:val="16"/>
              </w:rPr>
            </w:pP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Doğruyu ve ışını tasvir eder, açıya çevresinden örnekler verir.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bookmarkEnd w:id="6"/>
    </w:tbl>
    <w:p w:rsidR="00461FB0" w:rsidRPr="003D7717" w:rsidRDefault="00461FB0"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bookmarkStart w:id="7" w:name="_Hlk17791062"/>
            <w:r w:rsidRPr="00E563AC">
              <w:rPr>
                <w:rFonts w:ascii="Tahoma" w:hAnsi="Tahoma" w:cs="Tahoma"/>
                <w:b/>
                <w:sz w:val="16"/>
                <w:szCs w:val="16"/>
              </w:rPr>
              <w:t>Ünite No: 5</w:t>
            </w:r>
          </w:p>
        </w:tc>
        <w:tc>
          <w:tcPr>
            <w:tcW w:w="14288" w:type="dxa"/>
            <w:gridSpan w:val="7"/>
            <w:vAlign w:val="center"/>
          </w:tcPr>
          <w:p w:rsidR="00461FB0" w:rsidRPr="00E563AC" w:rsidRDefault="00461FB0" w:rsidP="004C398B">
            <w:pPr>
              <w:pStyle w:val="Header"/>
              <w:rPr>
                <w:rFonts w:ascii="Tahoma" w:hAnsi="Tahoma" w:cs="Tahoma"/>
                <w:b/>
                <w:sz w:val="16"/>
                <w:szCs w:val="16"/>
              </w:rPr>
            </w:pPr>
            <w:r w:rsidRPr="00E563AC">
              <w:rPr>
                <w:rFonts w:ascii="Tahoma" w:hAnsi="Tahoma" w:cs="Tahoma"/>
                <w:b/>
                <w:sz w:val="16"/>
                <w:szCs w:val="16"/>
              </w:rPr>
              <w:t>GEOMETRİ</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2243"/>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MAYIS</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(30.HAFTA)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29 Nisan –30 Nisan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M.3.2.4.3. Doğru parçasını çizgi modelleri ile oluşturur; yatay, dikey ve eğik konumlu doğru parçası modellerine örnekler vererek çizimlerini yapar.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Geometride</w:t>
            </w:r>
          </w:p>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Temel Kavramlar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*Doğru Parçası</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Trafik ve İlkyardım Haftası (Mayıs ayının ilk haftası)</w:t>
            </w: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2260"/>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MAYIS</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(31.HAFTA)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Mayıs –7 Mayıs</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 xml:space="preserve">4 SAAT </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M.3.2.2.1. Şekillerin birden fazla simetri doğrusu olduğunu şekli katlayarak belirler.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M.3.2.2.2. Bir parçası verilen simetrik şekli dikey ya da yatay simetri doğrusuna göre tamamlar.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Uzamsal İlişkiler</w:t>
            </w:r>
          </w:p>
          <w:p w:rsidR="00461FB0" w:rsidRPr="00E563AC" w:rsidRDefault="00461FB0" w:rsidP="00E563AC">
            <w:pPr>
              <w:spacing w:after="0" w:line="240" w:lineRule="auto"/>
              <w:rPr>
                <w:rFonts w:ascii="Tahoma" w:hAnsi="Tahoma" w:cs="Tahoma"/>
                <w:bCs/>
                <w:sz w:val="16"/>
                <w:szCs w:val="16"/>
              </w:rPr>
            </w:pPr>
            <w:r w:rsidRPr="00E563AC">
              <w:rPr>
                <w:rFonts w:ascii="Tahoma" w:hAnsi="Tahoma" w:cs="Tahoma"/>
                <w:bCs/>
                <w:sz w:val="16"/>
                <w:szCs w:val="16"/>
              </w:rPr>
              <w:t>* Simetri</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Kare, dikdörtgen ve daire ile sınırlı kalınır.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Dikdörtgende köşegenin simetri doğrusu olmadığı fark ettirilir.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Simetrik şeklin eş parçalarının incelenmesi, ilişkilendirilmesi ve eş parçaların özelliklerinin fark edilmesi sağlanır.</w:t>
            </w:r>
          </w:p>
        </w:tc>
        <w:tc>
          <w:tcPr>
            <w:tcW w:w="1559"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Anneler Günü (Mayıs ayının 2. pazarı)</w:t>
            </w:r>
          </w:p>
        </w:tc>
        <w:tc>
          <w:tcPr>
            <w:tcW w:w="195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xml:space="preserve">Ders Kitabı </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*5.Ünite Değerlendirmesi (sayfa 225)</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bookmarkEnd w:id="7"/>
    </w:tbl>
    <w:p w:rsidR="00461FB0" w:rsidRPr="003D7717" w:rsidRDefault="00461FB0" w:rsidP="00932D32"/>
    <w:p w:rsidR="00461FB0" w:rsidRPr="003D7717" w:rsidRDefault="00461FB0"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6</w:t>
            </w:r>
          </w:p>
        </w:tc>
        <w:tc>
          <w:tcPr>
            <w:tcW w:w="14288" w:type="dxa"/>
            <w:gridSpan w:val="7"/>
            <w:vAlign w:val="center"/>
          </w:tcPr>
          <w:p w:rsidR="00461FB0" w:rsidRPr="00E563AC" w:rsidRDefault="00461FB0" w:rsidP="004C398B">
            <w:pPr>
              <w:pStyle w:val="Header"/>
              <w:rPr>
                <w:rFonts w:ascii="Tahoma" w:hAnsi="Tahoma" w:cs="Tahoma"/>
                <w:b/>
                <w:sz w:val="16"/>
                <w:szCs w:val="16"/>
              </w:rPr>
            </w:pPr>
            <w:r w:rsidRPr="00E563AC">
              <w:rPr>
                <w:rFonts w:ascii="Tahoma" w:hAnsi="Tahoma" w:cs="Tahoma"/>
                <w:b/>
                <w:sz w:val="16"/>
                <w:szCs w:val="16"/>
              </w:rPr>
              <w:t>ÖLÇME</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2243"/>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MAYIS</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(31-32.HAFTA)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8 Mayıs – 12 Mayıs</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M.3.3.1.1. Bir metre, yarım metre, 10 cm ve 5 cm için standart olmayan ölçme araçları tanımlar ve bunları kullanarak ölçme yapar.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M.3.3.1.2. Metre ile santimetre arasındaki ilişkiyi açıklar ve birbiri cinsinden yazar.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Uzunluk Ölçme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Metre ve Santimetre Arasındaki İlişki</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Öğrencilerin kulaç, adım, karış gibi bedensel ve ip, tel, kalem gibi bedensel olmayan ölçme araçları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tanımlamaları ve bunları kullanarak farklı ölçme etkinlikleri yapmaları istenir.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Dönüşümlerde ondalık gösterim gerektirmeyen sayılar kullanılmasına dikkat edilir.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Dönüşümler somut uygulamalarla yaptırılır.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2260"/>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MAYIS</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(32.HAFTA)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13 Mayıs – 14 Mayıs</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M.3.3.1.3. Cetvel kullanarak uzunluğu verilen bir doğru parçasını çizer.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Uzunluk Ölçme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Cetveli Kullanalım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bl>
    <w:p w:rsidR="00461FB0" w:rsidRPr="003D7717" w:rsidRDefault="00461FB0" w:rsidP="00932D32"/>
    <w:p w:rsidR="00461FB0" w:rsidRPr="003D7717" w:rsidRDefault="00461FB0"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6</w:t>
            </w:r>
          </w:p>
        </w:tc>
        <w:tc>
          <w:tcPr>
            <w:tcW w:w="14288" w:type="dxa"/>
            <w:gridSpan w:val="7"/>
            <w:vAlign w:val="center"/>
          </w:tcPr>
          <w:p w:rsidR="00461FB0" w:rsidRPr="00E563AC" w:rsidRDefault="00461FB0" w:rsidP="005815D0">
            <w:pPr>
              <w:pStyle w:val="Header"/>
              <w:rPr>
                <w:rFonts w:ascii="Tahoma" w:hAnsi="Tahoma" w:cs="Tahoma"/>
                <w:b/>
                <w:sz w:val="16"/>
                <w:szCs w:val="16"/>
              </w:rPr>
            </w:pPr>
            <w:r w:rsidRPr="00E563AC">
              <w:rPr>
                <w:rFonts w:ascii="Tahoma" w:hAnsi="Tahoma" w:cs="Tahoma"/>
                <w:b/>
                <w:sz w:val="16"/>
                <w:szCs w:val="16"/>
              </w:rPr>
              <w:t>ÖLÇME</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2243"/>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MAYIS</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(32.HAFTA)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15 Mayıs</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M.3.3.1.4. Kilometreyi tanır, kullanım alanlarını belirtir ve kilometre ile metre arasındaki ilişkiyi fark eder.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Uzunluk Ölçme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Kilometrenin Kullanım Alanları</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Birimler arası dönüşüm işlemlerine yer verilmez</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Atatürk'ü Anma ve Gençlik ve Spor Bayramı (19 Mayıs)</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Müzeler Haftası (18-24 Mayıs)</w:t>
            </w:r>
          </w:p>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2260"/>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MAYIS</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(33.HAFTA)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18 Mayıs – 20 Mayıs</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M.3.3.1.5. Metre ve santimetre birimlerinin kullanıldığı problemleri çözer.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Uzunluk Ölçme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Uzunluk Ölçülerini Kullanarak Problem Çözelim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Problem çözerken en çok iki işlemli problemlere yer verilir.</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2260"/>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MAYIS</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(33.HAFTA)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 xml:space="preserve">22 Mayıs </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M.3.3.2.1. Nesnelerin çevrelerini belirler.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 xml:space="preserve">Çevre Ölçme </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w:t>
            </w:r>
            <w:r w:rsidRPr="00E563AC">
              <w:t xml:space="preserve"> </w:t>
            </w:r>
            <w:r w:rsidRPr="00E563AC">
              <w:rPr>
                <w:rFonts w:ascii="Tahoma" w:hAnsi="Tahoma" w:cs="Tahoma"/>
                <w:sz w:val="16"/>
                <w:szCs w:val="16"/>
              </w:rPr>
              <w:t>Çevre Ölçme</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bl>
    <w:p w:rsidR="00461FB0" w:rsidRPr="003D7717" w:rsidRDefault="00461FB0" w:rsidP="00932D32"/>
    <w:p w:rsidR="00461FB0" w:rsidRPr="003D7717" w:rsidRDefault="00461FB0" w:rsidP="009F3D7A">
      <w:pPr>
        <w:jc w:val="center"/>
        <w:rPr>
          <w:sz w:val="32"/>
          <w:szCs w:val="32"/>
        </w:rPr>
      </w:pPr>
      <w:r w:rsidRPr="003D7717">
        <w:rPr>
          <w:sz w:val="32"/>
          <w:szCs w:val="32"/>
        </w:rPr>
        <w:t>26-29 Mayıs Kurban Bayramı</w:t>
      </w:r>
    </w:p>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bookmarkStart w:id="8" w:name="_Hlk17823373"/>
            <w:r w:rsidRPr="00E563AC">
              <w:rPr>
                <w:rFonts w:ascii="Tahoma" w:hAnsi="Tahoma" w:cs="Tahoma"/>
                <w:b/>
                <w:sz w:val="16"/>
                <w:szCs w:val="16"/>
              </w:rPr>
              <w:t>Ünite No: 6</w:t>
            </w:r>
          </w:p>
        </w:tc>
        <w:tc>
          <w:tcPr>
            <w:tcW w:w="14288" w:type="dxa"/>
            <w:gridSpan w:val="7"/>
            <w:vAlign w:val="center"/>
          </w:tcPr>
          <w:p w:rsidR="00461FB0" w:rsidRPr="00E563AC" w:rsidRDefault="00461FB0" w:rsidP="005815D0">
            <w:pPr>
              <w:pStyle w:val="Header"/>
              <w:rPr>
                <w:rFonts w:ascii="Tahoma" w:hAnsi="Tahoma" w:cs="Tahoma"/>
                <w:b/>
                <w:sz w:val="16"/>
                <w:szCs w:val="16"/>
              </w:rPr>
            </w:pPr>
            <w:r w:rsidRPr="00E563AC">
              <w:rPr>
                <w:rFonts w:ascii="Tahoma" w:hAnsi="Tahoma" w:cs="Tahoma"/>
                <w:b/>
                <w:sz w:val="16"/>
                <w:szCs w:val="16"/>
              </w:rPr>
              <w:t>ÖLÇME</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2243"/>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HAZİRAN</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(34.HAFTA)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1-4 Haziran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M.3.3.2.2. Şekillerin çevre uzunluğunu standart olmayan ve standart birimler kullanarak ölçer.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M.3.3.2.3. Şekillerin çevre uzunluğunu hesaplar.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Çevre Ölçme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Şekillerin Çevre Uzunluğu</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Çevre Hesapları</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Önce standart olmayan birimlerle ölçme yapılır.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Bir şeklin çevre uzunluğunu ölçerken aynı kenarları tekrar tekrar ölçmemesi ve ölçülmeyen kenar kalmaması gerektiği vurgulanır.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Geometri tahtası, noktalı veya kareli kâğıtta verilmiş olan kare, dikdörtgen veya bunların birleşiminden oluşturulan şekillerin çevre uzunlukları hesaplatılır.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Çemberin çevresi hesaplanmaz</w:t>
            </w: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2136"/>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HAZİRAN</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(34.35.HAFTA)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5-8 Haziran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M.3.3.2.4. Şekillerin çevre uzunlukları ile ilgili problemleri çözer.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Çevre Ölçme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Çevre Hesaplamaları İle İlgili Problem Çözelim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2260"/>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HAZİRAN</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(35.HAFTA)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9 Haziran – 12 Haziran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4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M.3.3.3.1. Şekillerin alanını standart olmayan uygun malzeme ile kaplar ve ölçer.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M.3.3.3.2. Bir alanı, standart olmayan alan ölçme birimleriyle tahmin eder ve birimleri sayarak tahminini kontrol eder.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 xml:space="preserve">Alan Ölçme </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Alan Ölçme</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a) Kaplama malzemesi olarak eş büyüklükte renkli kâğıt, plastik vb. malzeme kullanılabilir. Kaplanacak yüzeyin tek parça olmasına özellikle dikkat edilir.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b) Alan ölçmede birim sayısı ve birim tekrarının önemi vurgulanır.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c) Öğrencilerin birim sayısını sayarak söylemelerine yönelik çalışmalara yer verilir.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ç) İki farklı şeklin aynı türden standart olmayan birimlerle kaplanarak ölçülmesi ve alanlarının karşılaştırılmasına yönelik çalışmalar yaptırılır.</w:t>
            </w:r>
          </w:p>
        </w:tc>
        <w:tc>
          <w:tcPr>
            <w:tcW w:w="1559"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Çevre Koruma Haftası (Haziran ayının 2. haftası)</w:t>
            </w: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bookmarkEnd w:id="8"/>
      <w:tr w:rsidR="00461FB0" w:rsidRPr="00E563AC" w:rsidTr="00E563AC">
        <w:trPr>
          <w:trHeight w:val="416"/>
          <w:tblHeader/>
          <w:jc w:val="center"/>
        </w:trPr>
        <w:tc>
          <w:tcPr>
            <w:tcW w:w="1413" w:type="dxa"/>
            <w:gridSpan w:val="3"/>
            <w:vAlign w:val="center"/>
          </w:tcPr>
          <w:p w:rsidR="00461FB0" w:rsidRPr="00E563AC" w:rsidRDefault="00461FB0" w:rsidP="00E563AC">
            <w:pPr>
              <w:pStyle w:val="Header"/>
              <w:jc w:val="center"/>
              <w:rPr>
                <w:rFonts w:ascii="Tahoma" w:hAnsi="Tahoma" w:cs="Tahoma"/>
                <w:b/>
                <w:sz w:val="16"/>
                <w:szCs w:val="16"/>
              </w:rPr>
            </w:pPr>
            <w:r w:rsidRPr="00E563AC">
              <w:rPr>
                <w:rFonts w:ascii="Tahoma" w:hAnsi="Tahoma" w:cs="Tahoma"/>
                <w:b/>
                <w:sz w:val="16"/>
                <w:szCs w:val="16"/>
              </w:rPr>
              <w:t>Ünite No: 6</w:t>
            </w:r>
          </w:p>
        </w:tc>
        <w:tc>
          <w:tcPr>
            <w:tcW w:w="14288" w:type="dxa"/>
            <w:gridSpan w:val="7"/>
            <w:vAlign w:val="center"/>
          </w:tcPr>
          <w:p w:rsidR="00461FB0" w:rsidRPr="00E563AC" w:rsidRDefault="00461FB0" w:rsidP="005815D0">
            <w:pPr>
              <w:pStyle w:val="Header"/>
              <w:rPr>
                <w:rFonts w:ascii="Tahoma" w:hAnsi="Tahoma" w:cs="Tahoma"/>
                <w:b/>
                <w:sz w:val="16"/>
                <w:szCs w:val="16"/>
              </w:rPr>
            </w:pPr>
            <w:r w:rsidRPr="00E563AC">
              <w:rPr>
                <w:rFonts w:ascii="Tahoma" w:hAnsi="Tahoma" w:cs="Tahoma"/>
                <w:b/>
                <w:sz w:val="16"/>
                <w:szCs w:val="16"/>
              </w:rPr>
              <w:t>ÖLÇME</w:t>
            </w:r>
          </w:p>
        </w:tc>
      </w:tr>
      <w:tr w:rsidR="00461FB0" w:rsidRPr="00E563AC" w:rsidTr="00E563AC">
        <w:trPr>
          <w:trHeight w:val="272"/>
          <w:tblHeader/>
          <w:jc w:val="center"/>
        </w:trPr>
        <w:tc>
          <w:tcPr>
            <w:tcW w:w="1413" w:type="dxa"/>
            <w:gridSpan w:val="3"/>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SÜRE</w:t>
            </w:r>
          </w:p>
        </w:tc>
        <w:tc>
          <w:tcPr>
            <w:tcW w:w="212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KAZANIMLAR</w:t>
            </w:r>
          </w:p>
        </w:tc>
        <w:tc>
          <w:tcPr>
            <w:tcW w:w="2693"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ETKİNLİK &amp; KONULAR</w:t>
            </w:r>
          </w:p>
        </w:tc>
        <w:tc>
          <w:tcPr>
            <w:tcW w:w="1418"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ÖĞRENME ÖĞRETME YÖNTEM VE TEKNİKLERİ</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KULLANILAN EĞİTİM TEKNOLOJİLERİ ARAÇ VE GEREÇLER</w:t>
            </w:r>
          </w:p>
        </w:tc>
        <w:tc>
          <w:tcPr>
            <w:tcW w:w="2977"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AÇIKLAMALAR</w:t>
            </w:r>
          </w:p>
        </w:tc>
        <w:tc>
          <w:tcPr>
            <w:tcW w:w="1559"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BELİRLİ GÜN VE HAFTALAR</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VE</w:t>
            </w:r>
          </w:p>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ATATÜRKÇÜLÜK KONULARI</w:t>
            </w:r>
          </w:p>
        </w:tc>
        <w:tc>
          <w:tcPr>
            <w:tcW w:w="1956" w:type="dxa"/>
            <w:vMerge w:val="restart"/>
            <w:vAlign w:val="center"/>
          </w:tcPr>
          <w:p w:rsidR="00461FB0" w:rsidRPr="00E563AC" w:rsidRDefault="00461FB0" w:rsidP="00E563AC">
            <w:pPr>
              <w:spacing w:after="0" w:line="240" w:lineRule="auto"/>
              <w:jc w:val="center"/>
              <w:rPr>
                <w:rFonts w:ascii="Tahoma" w:hAnsi="Tahoma" w:cs="Tahoma"/>
                <w:b/>
                <w:sz w:val="16"/>
                <w:szCs w:val="16"/>
              </w:rPr>
            </w:pPr>
            <w:r w:rsidRPr="00E563AC">
              <w:rPr>
                <w:rFonts w:ascii="Tahoma" w:hAnsi="Tahoma" w:cs="Tahoma"/>
                <w:b/>
                <w:sz w:val="16"/>
                <w:szCs w:val="16"/>
              </w:rPr>
              <w:t>ÖLÇME VE DEĞERLENDİRME</w:t>
            </w:r>
          </w:p>
        </w:tc>
      </w:tr>
      <w:tr w:rsidR="00461FB0" w:rsidRPr="00E563AC" w:rsidTr="00E563AC">
        <w:trPr>
          <w:trHeight w:val="857"/>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AY</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HAFTA</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SAAT</w:t>
            </w:r>
          </w:p>
        </w:tc>
        <w:tc>
          <w:tcPr>
            <w:tcW w:w="2126"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693"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418"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2977"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559" w:type="dxa"/>
            <w:vMerge/>
            <w:vAlign w:val="center"/>
          </w:tcPr>
          <w:p w:rsidR="00461FB0" w:rsidRPr="00E563AC" w:rsidRDefault="00461FB0" w:rsidP="00E563AC">
            <w:pPr>
              <w:spacing w:after="0" w:line="240" w:lineRule="auto"/>
              <w:jc w:val="center"/>
              <w:rPr>
                <w:rFonts w:ascii="Tahoma" w:hAnsi="Tahoma" w:cs="Tahoma"/>
                <w:sz w:val="16"/>
                <w:szCs w:val="16"/>
              </w:rPr>
            </w:pPr>
          </w:p>
        </w:tc>
        <w:tc>
          <w:tcPr>
            <w:tcW w:w="1956" w:type="dxa"/>
            <w:vMerge/>
            <w:vAlign w:val="center"/>
          </w:tcPr>
          <w:p w:rsidR="00461FB0" w:rsidRPr="00E563AC" w:rsidRDefault="00461FB0" w:rsidP="00E563AC">
            <w:pPr>
              <w:spacing w:after="0" w:line="240" w:lineRule="auto"/>
              <w:jc w:val="center"/>
              <w:rPr>
                <w:rFonts w:ascii="Tahoma" w:hAnsi="Tahoma" w:cs="Tahoma"/>
                <w:sz w:val="16"/>
                <w:szCs w:val="16"/>
              </w:rPr>
            </w:pPr>
          </w:p>
        </w:tc>
      </w:tr>
      <w:tr w:rsidR="00461FB0" w:rsidRPr="00E563AC" w:rsidTr="00E563AC">
        <w:trPr>
          <w:trHeight w:val="2243"/>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HAZİRAN</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(36.HAFTA)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15 Haziran – 16 Haziran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2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M.3.3.7.1. Standart sıvı ölçme aracı ve birimlerinin gerekliliğini açıklayarak litre veya yarım litre birimleriyle ölçmeler yapar.</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M.3.3.7.2. Bir kaptaki sıvının miktarını litre ve yarım litre birimleriyle tahmin eder ve ölçme yaparak tahmininin doğruluğunu kontrol eder.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Sıvı Ölçme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Sıvı Ölçüleri</w:t>
            </w:r>
          </w:p>
        </w:tc>
        <w:tc>
          <w:tcPr>
            <w:tcW w:w="1418" w:type="dxa"/>
            <w:vMerge w:val="restart"/>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1.Anlatım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2.Tüme varım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Tümdengelim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Grup tartışması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5. Gezi gözlem</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6. Gösteri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7. Soru yanıt</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8. Örnek olay</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9. Beyin fırtınası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10. Canlandırma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11. Grup çalışmaları</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12. Oyunlar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13. Rol yapma</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14. Canlandırma</w:t>
            </w:r>
          </w:p>
          <w:p w:rsidR="00461FB0" w:rsidRPr="00E563AC" w:rsidRDefault="00461FB0" w:rsidP="00E563AC">
            <w:pPr>
              <w:spacing w:after="0" w:line="240" w:lineRule="auto"/>
              <w:rPr>
                <w:rFonts w:ascii="Tahoma" w:hAnsi="Tahoma" w:cs="Tahoma"/>
                <w:sz w:val="16"/>
                <w:szCs w:val="16"/>
              </w:rPr>
            </w:pPr>
          </w:p>
        </w:tc>
        <w:tc>
          <w:tcPr>
            <w:tcW w:w="1559" w:type="dxa"/>
            <w:vMerge w:val="restart"/>
            <w:vAlign w:val="center"/>
          </w:tcPr>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A. Yazılı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Matematik Ders Kitabımız</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Ansiklopediler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Güncel yayınlar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4. Öykü, hikâye kitapları</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B. Kaynak kişiler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1.Öğretmenler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Aile bireyleri</w:t>
            </w: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C. Görsel Kaynaklar</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1. Video</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2. Etkinlik örnekleri</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3. Bilgisayar vb.</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b/>
                <w:sz w:val="16"/>
                <w:szCs w:val="16"/>
              </w:rPr>
            </w:pPr>
            <w:r w:rsidRPr="00E563AC">
              <w:rPr>
                <w:rFonts w:ascii="Tahoma" w:hAnsi="Tahoma" w:cs="Tahoma"/>
                <w:b/>
                <w:sz w:val="16"/>
                <w:szCs w:val="16"/>
              </w:rPr>
              <w:t>D.EBA</w:t>
            </w: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2260"/>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HAZİRAN</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(36.HAFTA)</w:t>
            </w:r>
          </w:p>
        </w:tc>
        <w:tc>
          <w:tcPr>
            <w:tcW w:w="426"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17 Haziran – 19 Haziran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 SAAT</w:t>
            </w:r>
          </w:p>
        </w:tc>
        <w:tc>
          <w:tcPr>
            <w:tcW w:w="212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M.3.3.7.3. Litre ile ilgili problemleri çözer.</w:t>
            </w:r>
          </w:p>
        </w:tc>
        <w:tc>
          <w:tcPr>
            <w:tcW w:w="2693" w:type="dxa"/>
            <w:vAlign w:val="center"/>
          </w:tcPr>
          <w:p w:rsidR="00461FB0" w:rsidRPr="00E563AC" w:rsidRDefault="00461FB0" w:rsidP="00E563AC">
            <w:pPr>
              <w:spacing w:after="0" w:line="240" w:lineRule="auto"/>
              <w:rPr>
                <w:rFonts w:ascii="Tahoma" w:hAnsi="Tahoma" w:cs="Tahoma"/>
                <w:b/>
                <w:bCs/>
                <w:sz w:val="16"/>
                <w:szCs w:val="16"/>
              </w:rPr>
            </w:pPr>
            <w:r w:rsidRPr="00E563AC">
              <w:rPr>
                <w:rFonts w:ascii="Tahoma" w:hAnsi="Tahoma" w:cs="Tahoma"/>
                <w:b/>
                <w:bCs/>
                <w:sz w:val="16"/>
                <w:szCs w:val="16"/>
              </w:rPr>
              <w:t>Sıvı ölçme</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Sıvı Ölçülerini Kullanarak Problem Çözelim</w:t>
            </w:r>
          </w:p>
        </w:tc>
        <w:tc>
          <w:tcPr>
            <w:tcW w:w="1418" w:type="dxa"/>
            <w:vMerge/>
            <w:vAlign w:val="center"/>
          </w:tcPr>
          <w:p w:rsidR="00461FB0" w:rsidRPr="00E563AC" w:rsidRDefault="00461FB0" w:rsidP="00E563AC">
            <w:pPr>
              <w:spacing w:after="0" w:line="240" w:lineRule="auto"/>
              <w:rPr>
                <w:rFonts w:ascii="Tahoma" w:hAnsi="Tahoma" w:cs="Tahoma"/>
                <w:sz w:val="16"/>
                <w:szCs w:val="16"/>
              </w:rPr>
            </w:pPr>
          </w:p>
        </w:tc>
        <w:tc>
          <w:tcPr>
            <w:tcW w:w="1559" w:type="dxa"/>
            <w:vMerge/>
            <w:vAlign w:val="center"/>
          </w:tcPr>
          <w:p w:rsidR="00461FB0" w:rsidRPr="00E563AC" w:rsidRDefault="00461FB0" w:rsidP="00E563AC">
            <w:pPr>
              <w:spacing w:after="0" w:line="240" w:lineRule="auto"/>
              <w:rPr>
                <w:rFonts w:ascii="Tahoma" w:hAnsi="Tahoma" w:cs="Tahoma"/>
                <w:sz w:val="16"/>
                <w:szCs w:val="16"/>
              </w:rPr>
            </w:pPr>
          </w:p>
        </w:tc>
        <w:tc>
          <w:tcPr>
            <w:tcW w:w="2977" w:type="dxa"/>
            <w:vAlign w:val="center"/>
          </w:tcPr>
          <w:p w:rsidR="00461FB0" w:rsidRPr="00E563AC" w:rsidRDefault="00461FB0" w:rsidP="00E563AC">
            <w:pPr>
              <w:spacing w:after="0" w:line="240" w:lineRule="auto"/>
              <w:rPr>
                <w:rFonts w:ascii="Tahoma" w:hAnsi="Tahoma" w:cs="Tahoma"/>
                <w:sz w:val="16"/>
                <w:szCs w:val="16"/>
              </w:rPr>
            </w:pPr>
          </w:p>
        </w:tc>
        <w:tc>
          <w:tcPr>
            <w:tcW w:w="1559" w:type="dxa"/>
            <w:vAlign w:val="center"/>
          </w:tcPr>
          <w:p w:rsidR="00461FB0" w:rsidRPr="00E563AC" w:rsidRDefault="00461FB0" w:rsidP="00E563AC">
            <w:pPr>
              <w:spacing w:after="0" w:line="240" w:lineRule="auto"/>
              <w:rPr>
                <w:rFonts w:ascii="Tahoma" w:hAnsi="Tahoma" w:cs="Tahoma"/>
                <w:sz w:val="16"/>
                <w:szCs w:val="16"/>
              </w:rPr>
            </w:pPr>
          </w:p>
        </w:tc>
        <w:tc>
          <w:tcPr>
            <w:tcW w:w="1956" w:type="dxa"/>
            <w:vAlign w:val="center"/>
          </w:tcPr>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xml:space="preserve">Ders Kitabı </w:t>
            </w: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 xml:space="preserve">6.Ünite Değerlendirme (Sayfa 264) </w:t>
            </w:r>
          </w:p>
          <w:p w:rsidR="00461FB0" w:rsidRPr="00E563AC" w:rsidRDefault="00461FB0" w:rsidP="00E563AC">
            <w:pPr>
              <w:spacing w:after="0" w:line="240" w:lineRule="auto"/>
              <w:rPr>
                <w:rFonts w:ascii="Tahoma" w:hAnsi="Tahoma" w:cs="Tahoma"/>
                <w:sz w:val="16"/>
                <w:szCs w:val="16"/>
              </w:rPr>
            </w:pPr>
          </w:p>
          <w:p w:rsidR="00461FB0" w:rsidRPr="00E563AC" w:rsidRDefault="00461FB0" w:rsidP="00E563AC">
            <w:pPr>
              <w:spacing w:after="0" w:line="240" w:lineRule="auto"/>
              <w:rPr>
                <w:rFonts w:ascii="Tahoma" w:hAnsi="Tahoma" w:cs="Tahoma"/>
                <w:sz w:val="16"/>
                <w:szCs w:val="16"/>
              </w:rPr>
            </w:pPr>
            <w:r w:rsidRPr="00E563AC">
              <w:rPr>
                <w:rFonts w:ascii="Tahoma" w:hAnsi="Tahoma" w:cs="Tahoma"/>
                <w:sz w:val="16"/>
                <w:szCs w:val="16"/>
              </w:rPr>
              <w:t>*Gözlem Formu</w:t>
            </w:r>
          </w:p>
        </w:tc>
      </w:tr>
      <w:tr w:rsidR="00461FB0" w:rsidRPr="00E563AC" w:rsidTr="00E563AC">
        <w:trPr>
          <w:trHeight w:val="1614"/>
          <w:tblHeader/>
          <w:jc w:val="center"/>
        </w:trPr>
        <w:tc>
          <w:tcPr>
            <w:tcW w:w="562"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HAZİRAN</w:t>
            </w:r>
          </w:p>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(37.HAFTA)</w:t>
            </w:r>
          </w:p>
        </w:tc>
        <w:tc>
          <w:tcPr>
            <w:tcW w:w="426" w:type="dxa"/>
            <w:textDirection w:val="btLr"/>
            <w:vAlign w:val="center"/>
          </w:tcPr>
          <w:p w:rsidR="00461FB0" w:rsidRPr="00E563AC" w:rsidRDefault="00461FB0" w:rsidP="00E563AC">
            <w:pPr>
              <w:spacing w:after="0" w:line="240" w:lineRule="auto"/>
              <w:ind w:left="113" w:right="113"/>
              <w:rPr>
                <w:rFonts w:ascii="Tahoma" w:hAnsi="Tahoma" w:cs="Tahoma"/>
                <w:b/>
                <w:sz w:val="16"/>
                <w:szCs w:val="16"/>
              </w:rPr>
            </w:pPr>
            <w:r w:rsidRPr="00E563AC">
              <w:rPr>
                <w:rFonts w:ascii="Tahoma" w:hAnsi="Tahoma" w:cs="Tahoma"/>
                <w:b/>
                <w:sz w:val="16"/>
                <w:szCs w:val="16"/>
              </w:rPr>
              <w:t>22-26 Haziran</w:t>
            </w:r>
          </w:p>
        </w:tc>
        <w:tc>
          <w:tcPr>
            <w:tcW w:w="425" w:type="dxa"/>
            <w:textDirection w:val="btLr"/>
            <w:vAlign w:val="center"/>
          </w:tcPr>
          <w:p w:rsidR="00461FB0" w:rsidRPr="00E563AC" w:rsidRDefault="00461FB0" w:rsidP="00E563AC">
            <w:pPr>
              <w:spacing w:after="0" w:line="240" w:lineRule="auto"/>
              <w:ind w:left="113" w:right="113"/>
              <w:jc w:val="center"/>
              <w:rPr>
                <w:rFonts w:ascii="Tahoma" w:hAnsi="Tahoma" w:cs="Tahoma"/>
                <w:b/>
                <w:sz w:val="16"/>
                <w:szCs w:val="16"/>
              </w:rPr>
            </w:pPr>
            <w:r w:rsidRPr="00E563AC">
              <w:rPr>
                <w:rFonts w:ascii="Tahoma" w:hAnsi="Tahoma" w:cs="Tahoma"/>
                <w:b/>
                <w:sz w:val="16"/>
                <w:szCs w:val="16"/>
              </w:rPr>
              <w:t>5 SAAT</w:t>
            </w:r>
          </w:p>
        </w:tc>
        <w:tc>
          <w:tcPr>
            <w:tcW w:w="14288" w:type="dxa"/>
            <w:gridSpan w:val="7"/>
            <w:vAlign w:val="center"/>
          </w:tcPr>
          <w:p w:rsidR="00461FB0" w:rsidRPr="00E563AC" w:rsidRDefault="00461FB0" w:rsidP="00E563AC">
            <w:pPr>
              <w:spacing w:after="0" w:line="240" w:lineRule="auto"/>
              <w:jc w:val="center"/>
              <w:rPr>
                <w:rFonts w:ascii="Tahoma" w:hAnsi="Tahoma" w:cs="Tahoma"/>
                <w:sz w:val="16"/>
                <w:szCs w:val="16"/>
              </w:rPr>
            </w:pPr>
            <w:r w:rsidRPr="00E563AC">
              <w:rPr>
                <w:rFonts w:ascii="Tahoma" w:hAnsi="Tahoma" w:cs="Tahoma"/>
                <w:sz w:val="36"/>
                <w:szCs w:val="36"/>
              </w:rPr>
              <w:t>YIL SONU FAALİYET HAFTASI</w:t>
            </w:r>
          </w:p>
        </w:tc>
      </w:tr>
    </w:tbl>
    <w:p w:rsidR="00461FB0" w:rsidRPr="003D7717" w:rsidRDefault="00461FB0" w:rsidP="00932D32">
      <w:r>
        <w:t>ZEYNAL ŞENER</w:t>
      </w:r>
    </w:p>
    <w:p w:rsidR="00461FB0" w:rsidRPr="003D7717" w:rsidRDefault="00461FB0" w:rsidP="008326D4">
      <w:pPr>
        <w:spacing w:after="0"/>
        <w:rPr>
          <w:rFonts w:ascii="Tahoma" w:hAnsi="Tahoma" w:cs="Tahoma"/>
          <w:sz w:val="18"/>
          <w:szCs w:val="18"/>
        </w:rPr>
      </w:pPr>
      <w:r w:rsidRPr="003D7717">
        <w:rPr>
          <w:rFonts w:ascii="Tahoma" w:hAnsi="Tahoma" w:cs="Tahoma"/>
          <w:sz w:val="18"/>
          <w:szCs w:val="18"/>
        </w:rPr>
        <w:t xml:space="preserve">Sınıf Öğretmeni    </w:t>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t xml:space="preserve">         OLUR</w:t>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p>
    <w:p w:rsidR="00461FB0" w:rsidRPr="003D7717" w:rsidRDefault="00461FB0" w:rsidP="008326D4">
      <w:pPr>
        <w:spacing w:after="0"/>
        <w:jc w:val="center"/>
        <w:rPr>
          <w:rFonts w:ascii="Tahoma" w:hAnsi="Tahoma" w:cs="Tahoma"/>
          <w:sz w:val="18"/>
          <w:szCs w:val="18"/>
        </w:rPr>
      </w:pPr>
      <w:r w:rsidRPr="003D7717">
        <w:rPr>
          <w:rFonts w:ascii="Tahoma" w:hAnsi="Tahoma" w:cs="Tahoma"/>
          <w:sz w:val="18"/>
          <w:szCs w:val="18"/>
        </w:rPr>
        <w:t>…./09/2025</w:t>
      </w:r>
    </w:p>
    <w:p w:rsidR="00461FB0" w:rsidRPr="003D7717" w:rsidRDefault="00461FB0" w:rsidP="008326D4">
      <w:pPr>
        <w:rPr>
          <w:rFonts w:ascii="Tahoma" w:hAnsi="Tahoma" w:cs="Tahoma"/>
          <w:sz w:val="18"/>
          <w:szCs w:val="18"/>
        </w:rPr>
      </w:pP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r w:rsidRPr="003D7717">
        <w:rPr>
          <w:rFonts w:ascii="Tahoma" w:hAnsi="Tahoma" w:cs="Tahoma"/>
          <w:sz w:val="18"/>
          <w:szCs w:val="18"/>
        </w:rPr>
        <w:tab/>
      </w:r>
    </w:p>
    <w:p w:rsidR="00461FB0" w:rsidRPr="00F11DDD" w:rsidRDefault="00461FB0" w:rsidP="009D50CE">
      <w:pPr>
        <w:ind w:left="6372" w:firstLine="708"/>
      </w:pPr>
      <w:r w:rsidRPr="003D7717">
        <w:rPr>
          <w:rFonts w:ascii="Tahoma" w:hAnsi="Tahoma" w:cs="Tahoma"/>
          <w:sz w:val="18"/>
          <w:szCs w:val="18"/>
        </w:rPr>
        <w:t xml:space="preserve">    Okul Müdürü</w:t>
      </w:r>
      <w:r>
        <w:rPr>
          <w:rFonts w:ascii="Tahoma" w:hAnsi="Tahoma" w:cs="Tahoma"/>
          <w:sz w:val="18"/>
          <w:szCs w:val="18"/>
        </w:rPr>
        <w:tab/>
      </w:r>
    </w:p>
    <w:sectPr w:rsidR="00461FB0" w:rsidRPr="00F11DDD" w:rsidSect="00365277">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FB0" w:rsidRDefault="00461FB0" w:rsidP="008D6516">
      <w:pPr>
        <w:spacing w:after="0" w:line="240" w:lineRule="auto"/>
      </w:pPr>
      <w:r>
        <w:separator/>
      </w:r>
    </w:p>
  </w:endnote>
  <w:endnote w:type="continuationSeparator" w:id="0">
    <w:p w:rsidR="00461FB0" w:rsidRDefault="00461FB0"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FB0" w:rsidRDefault="00461FB0" w:rsidP="008D6516">
      <w:pPr>
        <w:spacing w:after="0" w:line="240" w:lineRule="auto"/>
      </w:pPr>
      <w:r>
        <w:separator/>
      </w:r>
    </w:p>
  </w:footnote>
  <w:footnote w:type="continuationSeparator" w:id="0">
    <w:p w:rsidR="00461FB0" w:rsidRDefault="00461FB0"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2"/>
      <w:gridCol w:w="4677"/>
      <w:gridCol w:w="5387"/>
      <w:gridCol w:w="4111"/>
    </w:tblGrid>
    <w:tr w:rsidR="00461FB0" w:rsidRPr="00E563AC" w:rsidTr="00E563AC">
      <w:trPr>
        <w:trHeight w:val="1124"/>
      </w:trPr>
      <w:tc>
        <w:tcPr>
          <w:tcW w:w="1560" w:type="dxa"/>
          <w:vAlign w:val="center"/>
        </w:tcPr>
        <w:p w:rsidR="00461FB0" w:rsidRPr="00E563AC" w:rsidRDefault="00461FB0" w:rsidP="00E563AC">
          <w:pPr>
            <w:pStyle w:val="Header"/>
            <w:jc w:val="cent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2049" type="#_x0000_t75" style="position:absolute;left:0;text-align:left;margin-left:7.8pt;margin-top:-2.2pt;width:42.6pt;height:42.6pt;z-index:251660288;visibility:visible" o:allowoverlap="f">
                <v:imagedata r:id="rId1" o:title=""/>
              </v:shape>
            </w:pict>
          </w:r>
        </w:p>
      </w:tc>
      <w:tc>
        <w:tcPr>
          <w:tcW w:w="4677" w:type="dxa"/>
          <w:vAlign w:val="center"/>
        </w:tcPr>
        <w:p w:rsidR="00461FB0" w:rsidRPr="00E563AC" w:rsidRDefault="00461FB0" w:rsidP="00331273">
          <w:pPr>
            <w:pStyle w:val="Header"/>
            <w:rPr>
              <w:rFonts w:ascii="Tahoma" w:hAnsi="Tahoma" w:cs="Tahoma"/>
            </w:rPr>
          </w:pPr>
          <w:r w:rsidRPr="00E563AC">
            <w:rPr>
              <w:rFonts w:ascii="Tahoma" w:hAnsi="Tahoma" w:cs="Tahoma"/>
            </w:rPr>
            <w:t xml:space="preserve">Okulu: </w:t>
          </w:r>
          <w:r>
            <w:rPr>
              <w:rFonts w:ascii="Tahoma" w:hAnsi="Tahoma" w:cs="Tahoma"/>
            </w:rPr>
            <w:t xml:space="preserve">ALTINŞEHİR </w:t>
          </w:r>
          <w:r w:rsidRPr="00E563AC">
            <w:rPr>
              <w:rFonts w:ascii="Tahoma" w:hAnsi="Tahoma" w:cs="Tahoma"/>
            </w:rPr>
            <w:t>İLKOKULU</w:t>
          </w:r>
        </w:p>
        <w:p w:rsidR="00461FB0" w:rsidRPr="00E563AC" w:rsidRDefault="00461FB0" w:rsidP="00331273">
          <w:pPr>
            <w:pStyle w:val="Header"/>
            <w:rPr>
              <w:rFonts w:ascii="Tahoma" w:hAnsi="Tahoma" w:cs="Tahoma"/>
            </w:rPr>
          </w:pPr>
          <w:r w:rsidRPr="00E563AC">
            <w:rPr>
              <w:rFonts w:ascii="Tahoma" w:hAnsi="Tahoma" w:cs="Tahoma"/>
            </w:rPr>
            <w:t>Sınıfı: 3/A</w:t>
          </w:r>
        </w:p>
        <w:p w:rsidR="00461FB0" w:rsidRPr="00E563AC" w:rsidRDefault="00461FB0" w:rsidP="00FD560C">
          <w:pPr>
            <w:pStyle w:val="Header"/>
          </w:pPr>
          <w:r w:rsidRPr="00E563AC">
            <w:rPr>
              <w:rFonts w:ascii="Tahoma" w:hAnsi="Tahoma" w:cs="Tahoma"/>
            </w:rPr>
            <w:t>Öğretmeni: ……………………………..</w:t>
          </w:r>
        </w:p>
      </w:tc>
      <w:tc>
        <w:tcPr>
          <w:tcW w:w="5387" w:type="dxa"/>
          <w:vAlign w:val="center"/>
        </w:tcPr>
        <w:p w:rsidR="00461FB0" w:rsidRPr="00E563AC" w:rsidRDefault="00461FB0" w:rsidP="00E563AC">
          <w:pPr>
            <w:pStyle w:val="Header"/>
            <w:jc w:val="center"/>
            <w:rPr>
              <w:rFonts w:ascii="Tahoma" w:hAnsi="Tahoma" w:cs="Tahoma"/>
            </w:rPr>
          </w:pPr>
          <w:r w:rsidRPr="00E563AC">
            <w:rPr>
              <w:rFonts w:ascii="Tahoma" w:hAnsi="Tahoma" w:cs="Tahoma"/>
            </w:rPr>
            <w:t>2025 - 2026 EĞİTİM - ÖĞRETİM YILI</w:t>
          </w:r>
        </w:p>
        <w:p w:rsidR="00461FB0" w:rsidRPr="00E563AC" w:rsidRDefault="00461FB0" w:rsidP="00E563AC">
          <w:pPr>
            <w:pStyle w:val="Header"/>
            <w:jc w:val="center"/>
            <w:rPr>
              <w:rFonts w:ascii="Tahoma" w:hAnsi="Tahoma" w:cs="Tahoma"/>
            </w:rPr>
          </w:pPr>
          <w:r w:rsidRPr="00E563AC">
            <w:rPr>
              <w:rFonts w:ascii="Tahoma" w:hAnsi="Tahoma" w:cs="Tahoma"/>
            </w:rPr>
            <w:t>MATEMATİK DERSİ</w:t>
          </w:r>
        </w:p>
        <w:p w:rsidR="00461FB0" w:rsidRPr="00E563AC" w:rsidRDefault="00461FB0" w:rsidP="00E563AC">
          <w:pPr>
            <w:spacing w:after="0" w:line="240" w:lineRule="auto"/>
            <w:jc w:val="center"/>
          </w:pPr>
          <w:r w:rsidRPr="00E563AC">
            <w:rPr>
              <w:rFonts w:ascii="Tahoma" w:hAnsi="Tahoma" w:cs="Tahoma"/>
            </w:rPr>
            <w:t>ÜNİTELENDİRİLMİŞ YILLIK DERS PLANI</w:t>
          </w:r>
        </w:p>
      </w:tc>
      <w:tc>
        <w:tcPr>
          <w:tcW w:w="4111" w:type="dxa"/>
          <w:vAlign w:val="center"/>
        </w:tcPr>
        <w:p w:rsidR="00461FB0" w:rsidRPr="00E563AC" w:rsidRDefault="00461FB0" w:rsidP="00E563AC">
          <w:pPr>
            <w:pStyle w:val="Header"/>
            <w:jc w:val="center"/>
          </w:pPr>
          <w:r w:rsidRPr="00E563AC">
            <w:t>Ders Kitabı Yayınevi: Ekoyay</w:t>
          </w:r>
        </w:p>
      </w:tc>
    </w:tr>
  </w:tbl>
  <w:p w:rsidR="00461FB0" w:rsidRDefault="00461F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50D8A"/>
    <w:multiLevelType w:val="hybridMultilevel"/>
    <w:tmpl w:val="86722D42"/>
    <w:lvl w:ilvl="0" w:tplc="E4646D4C">
      <w:start w:val="13"/>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6516"/>
    <w:rsid w:val="00021B66"/>
    <w:rsid w:val="00035DEC"/>
    <w:rsid w:val="00036444"/>
    <w:rsid w:val="000379A3"/>
    <w:rsid w:val="0004328D"/>
    <w:rsid w:val="00052B57"/>
    <w:rsid w:val="0005300C"/>
    <w:rsid w:val="0007065D"/>
    <w:rsid w:val="00090D64"/>
    <w:rsid w:val="0009237C"/>
    <w:rsid w:val="000A3648"/>
    <w:rsid w:val="000A4E2B"/>
    <w:rsid w:val="000B6453"/>
    <w:rsid w:val="000C6468"/>
    <w:rsid w:val="000C7F79"/>
    <w:rsid w:val="000D1459"/>
    <w:rsid w:val="000D2B3D"/>
    <w:rsid w:val="000D3EFA"/>
    <w:rsid w:val="000D5E63"/>
    <w:rsid w:val="000E4E8C"/>
    <w:rsid w:val="000F3A2E"/>
    <w:rsid w:val="000F6005"/>
    <w:rsid w:val="00102533"/>
    <w:rsid w:val="00112E6B"/>
    <w:rsid w:val="001139FE"/>
    <w:rsid w:val="00122C21"/>
    <w:rsid w:val="001474C2"/>
    <w:rsid w:val="00161DF8"/>
    <w:rsid w:val="00171442"/>
    <w:rsid w:val="00172B77"/>
    <w:rsid w:val="00173483"/>
    <w:rsid w:val="00173CE0"/>
    <w:rsid w:val="00176F5A"/>
    <w:rsid w:val="00193DFD"/>
    <w:rsid w:val="00196844"/>
    <w:rsid w:val="00196B02"/>
    <w:rsid w:val="001A46D7"/>
    <w:rsid w:val="001B28EB"/>
    <w:rsid w:val="001F31D0"/>
    <w:rsid w:val="00214292"/>
    <w:rsid w:val="002170F1"/>
    <w:rsid w:val="002229DC"/>
    <w:rsid w:val="0022576D"/>
    <w:rsid w:val="002258C7"/>
    <w:rsid w:val="00232BBA"/>
    <w:rsid w:val="002661DB"/>
    <w:rsid w:val="002775D1"/>
    <w:rsid w:val="002B163D"/>
    <w:rsid w:val="002B78AE"/>
    <w:rsid w:val="002C1537"/>
    <w:rsid w:val="002D038E"/>
    <w:rsid w:val="002D4DA9"/>
    <w:rsid w:val="002E062A"/>
    <w:rsid w:val="002E19BC"/>
    <w:rsid w:val="002E1CCA"/>
    <w:rsid w:val="002E4800"/>
    <w:rsid w:val="0030574A"/>
    <w:rsid w:val="00321CBF"/>
    <w:rsid w:val="0032478C"/>
    <w:rsid w:val="00331273"/>
    <w:rsid w:val="0033701F"/>
    <w:rsid w:val="00342A40"/>
    <w:rsid w:val="00344919"/>
    <w:rsid w:val="00354FDC"/>
    <w:rsid w:val="003646A0"/>
    <w:rsid w:val="00365277"/>
    <w:rsid w:val="003663FD"/>
    <w:rsid w:val="0038116E"/>
    <w:rsid w:val="0038362B"/>
    <w:rsid w:val="0038517B"/>
    <w:rsid w:val="003922AF"/>
    <w:rsid w:val="00392525"/>
    <w:rsid w:val="00396918"/>
    <w:rsid w:val="003A3DCC"/>
    <w:rsid w:val="003A44D1"/>
    <w:rsid w:val="003A69A1"/>
    <w:rsid w:val="003B0CA8"/>
    <w:rsid w:val="003B110D"/>
    <w:rsid w:val="003B1867"/>
    <w:rsid w:val="003B2D12"/>
    <w:rsid w:val="003B7798"/>
    <w:rsid w:val="003C3FB8"/>
    <w:rsid w:val="003C68B4"/>
    <w:rsid w:val="003D7717"/>
    <w:rsid w:val="003D7AC1"/>
    <w:rsid w:val="003E4EC9"/>
    <w:rsid w:val="004019AD"/>
    <w:rsid w:val="004144E7"/>
    <w:rsid w:val="004178B2"/>
    <w:rsid w:val="004275BD"/>
    <w:rsid w:val="0043291E"/>
    <w:rsid w:val="00434A62"/>
    <w:rsid w:val="00442677"/>
    <w:rsid w:val="0044464F"/>
    <w:rsid w:val="0045322D"/>
    <w:rsid w:val="00455F7C"/>
    <w:rsid w:val="004564EB"/>
    <w:rsid w:val="00460FCB"/>
    <w:rsid w:val="00461FB0"/>
    <w:rsid w:val="00464377"/>
    <w:rsid w:val="004678E9"/>
    <w:rsid w:val="004744FB"/>
    <w:rsid w:val="004747C6"/>
    <w:rsid w:val="00474EE0"/>
    <w:rsid w:val="00475426"/>
    <w:rsid w:val="004758A4"/>
    <w:rsid w:val="00476DE9"/>
    <w:rsid w:val="0048653E"/>
    <w:rsid w:val="00487EC5"/>
    <w:rsid w:val="004A09D1"/>
    <w:rsid w:val="004A2D37"/>
    <w:rsid w:val="004C0790"/>
    <w:rsid w:val="004C0EAC"/>
    <w:rsid w:val="004C398B"/>
    <w:rsid w:val="00500F50"/>
    <w:rsid w:val="00501BF2"/>
    <w:rsid w:val="00520D34"/>
    <w:rsid w:val="00523A61"/>
    <w:rsid w:val="00526591"/>
    <w:rsid w:val="00526CFC"/>
    <w:rsid w:val="005306DF"/>
    <w:rsid w:val="005346D1"/>
    <w:rsid w:val="00536C7E"/>
    <w:rsid w:val="00541964"/>
    <w:rsid w:val="005452E2"/>
    <w:rsid w:val="00547E3F"/>
    <w:rsid w:val="00551FC0"/>
    <w:rsid w:val="005530A9"/>
    <w:rsid w:val="0055526E"/>
    <w:rsid w:val="00555E91"/>
    <w:rsid w:val="00557EB9"/>
    <w:rsid w:val="005620E7"/>
    <w:rsid w:val="00564CE1"/>
    <w:rsid w:val="00565979"/>
    <w:rsid w:val="00565B88"/>
    <w:rsid w:val="00571381"/>
    <w:rsid w:val="00572916"/>
    <w:rsid w:val="005738F8"/>
    <w:rsid w:val="00575558"/>
    <w:rsid w:val="005812B7"/>
    <w:rsid w:val="005815D0"/>
    <w:rsid w:val="005954BF"/>
    <w:rsid w:val="00597537"/>
    <w:rsid w:val="005A76EB"/>
    <w:rsid w:val="005B0EAB"/>
    <w:rsid w:val="005C2161"/>
    <w:rsid w:val="005C29E4"/>
    <w:rsid w:val="005C4DA7"/>
    <w:rsid w:val="005C5200"/>
    <w:rsid w:val="005C7837"/>
    <w:rsid w:val="005E3644"/>
    <w:rsid w:val="005E5ABA"/>
    <w:rsid w:val="005F18CC"/>
    <w:rsid w:val="005F1DB8"/>
    <w:rsid w:val="005F43DE"/>
    <w:rsid w:val="006041EA"/>
    <w:rsid w:val="00614495"/>
    <w:rsid w:val="00622F1F"/>
    <w:rsid w:val="0064218B"/>
    <w:rsid w:val="006563F3"/>
    <w:rsid w:val="00656706"/>
    <w:rsid w:val="00676504"/>
    <w:rsid w:val="006805A5"/>
    <w:rsid w:val="00697CAA"/>
    <w:rsid w:val="006A6097"/>
    <w:rsid w:val="006B0FCD"/>
    <w:rsid w:val="006B7146"/>
    <w:rsid w:val="006B7323"/>
    <w:rsid w:val="006D42DD"/>
    <w:rsid w:val="006E7480"/>
    <w:rsid w:val="007053EA"/>
    <w:rsid w:val="007172DA"/>
    <w:rsid w:val="00722F94"/>
    <w:rsid w:val="00731B0E"/>
    <w:rsid w:val="00741C2A"/>
    <w:rsid w:val="007725E0"/>
    <w:rsid w:val="00776AB3"/>
    <w:rsid w:val="00776B60"/>
    <w:rsid w:val="00792588"/>
    <w:rsid w:val="007A1B94"/>
    <w:rsid w:val="007A3DE0"/>
    <w:rsid w:val="007A5C1B"/>
    <w:rsid w:val="007A7DF3"/>
    <w:rsid w:val="007C0C23"/>
    <w:rsid w:val="007D34F6"/>
    <w:rsid w:val="007E2BD4"/>
    <w:rsid w:val="007F4910"/>
    <w:rsid w:val="007F6F20"/>
    <w:rsid w:val="0080673E"/>
    <w:rsid w:val="00823F96"/>
    <w:rsid w:val="008267C0"/>
    <w:rsid w:val="008326D4"/>
    <w:rsid w:val="008329B9"/>
    <w:rsid w:val="00835563"/>
    <w:rsid w:val="00840783"/>
    <w:rsid w:val="00843CCE"/>
    <w:rsid w:val="00845C48"/>
    <w:rsid w:val="00852AC8"/>
    <w:rsid w:val="008544FA"/>
    <w:rsid w:val="008576B3"/>
    <w:rsid w:val="00861507"/>
    <w:rsid w:val="00865D74"/>
    <w:rsid w:val="008662D4"/>
    <w:rsid w:val="00871A88"/>
    <w:rsid w:val="00883A32"/>
    <w:rsid w:val="00885265"/>
    <w:rsid w:val="00890446"/>
    <w:rsid w:val="008A24C3"/>
    <w:rsid w:val="008A2557"/>
    <w:rsid w:val="008C3B5A"/>
    <w:rsid w:val="008C502C"/>
    <w:rsid w:val="008C69CA"/>
    <w:rsid w:val="008C7055"/>
    <w:rsid w:val="008D1C93"/>
    <w:rsid w:val="008D6516"/>
    <w:rsid w:val="008F5E50"/>
    <w:rsid w:val="00904AB8"/>
    <w:rsid w:val="00911B32"/>
    <w:rsid w:val="00913BE0"/>
    <w:rsid w:val="00915221"/>
    <w:rsid w:val="00921387"/>
    <w:rsid w:val="00923D61"/>
    <w:rsid w:val="009242D1"/>
    <w:rsid w:val="00932D32"/>
    <w:rsid w:val="009420C4"/>
    <w:rsid w:val="00943BB5"/>
    <w:rsid w:val="009573F8"/>
    <w:rsid w:val="00960B65"/>
    <w:rsid w:val="009625D7"/>
    <w:rsid w:val="00975A9A"/>
    <w:rsid w:val="009924C7"/>
    <w:rsid w:val="009C325D"/>
    <w:rsid w:val="009D4619"/>
    <w:rsid w:val="009D50CE"/>
    <w:rsid w:val="009D740D"/>
    <w:rsid w:val="009E217B"/>
    <w:rsid w:val="009F3D7A"/>
    <w:rsid w:val="00A10F88"/>
    <w:rsid w:val="00A14534"/>
    <w:rsid w:val="00A15243"/>
    <w:rsid w:val="00A15CD0"/>
    <w:rsid w:val="00A2236F"/>
    <w:rsid w:val="00A33102"/>
    <w:rsid w:val="00A36992"/>
    <w:rsid w:val="00A43065"/>
    <w:rsid w:val="00A4361B"/>
    <w:rsid w:val="00A47C93"/>
    <w:rsid w:val="00A52FC1"/>
    <w:rsid w:val="00A60397"/>
    <w:rsid w:val="00A61C7C"/>
    <w:rsid w:val="00A63B84"/>
    <w:rsid w:val="00A66C46"/>
    <w:rsid w:val="00A67C82"/>
    <w:rsid w:val="00A733DC"/>
    <w:rsid w:val="00A73737"/>
    <w:rsid w:val="00A751B0"/>
    <w:rsid w:val="00A8018A"/>
    <w:rsid w:val="00A836C7"/>
    <w:rsid w:val="00AA4253"/>
    <w:rsid w:val="00AA4808"/>
    <w:rsid w:val="00AB6322"/>
    <w:rsid w:val="00AD43FF"/>
    <w:rsid w:val="00AE024E"/>
    <w:rsid w:val="00AF4A87"/>
    <w:rsid w:val="00B0015A"/>
    <w:rsid w:val="00B03A5D"/>
    <w:rsid w:val="00B06A79"/>
    <w:rsid w:val="00B071FB"/>
    <w:rsid w:val="00B0721E"/>
    <w:rsid w:val="00B07D38"/>
    <w:rsid w:val="00B13CB3"/>
    <w:rsid w:val="00B4220D"/>
    <w:rsid w:val="00B612EE"/>
    <w:rsid w:val="00B61DBD"/>
    <w:rsid w:val="00B64BBB"/>
    <w:rsid w:val="00B8003B"/>
    <w:rsid w:val="00B83E6D"/>
    <w:rsid w:val="00B94450"/>
    <w:rsid w:val="00BA3A1D"/>
    <w:rsid w:val="00BB68E3"/>
    <w:rsid w:val="00BC24F9"/>
    <w:rsid w:val="00BC2F31"/>
    <w:rsid w:val="00BD490F"/>
    <w:rsid w:val="00BD590C"/>
    <w:rsid w:val="00BD6626"/>
    <w:rsid w:val="00BE1710"/>
    <w:rsid w:val="00BF0BF9"/>
    <w:rsid w:val="00BF363E"/>
    <w:rsid w:val="00C00018"/>
    <w:rsid w:val="00C06E5D"/>
    <w:rsid w:val="00C16FF8"/>
    <w:rsid w:val="00C21773"/>
    <w:rsid w:val="00C26315"/>
    <w:rsid w:val="00C468A2"/>
    <w:rsid w:val="00C46ACB"/>
    <w:rsid w:val="00C471BE"/>
    <w:rsid w:val="00C50042"/>
    <w:rsid w:val="00C51B90"/>
    <w:rsid w:val="00C54BA3"/>
    <w:rsid w:val="00C54BCA"/>
    <w:rsid w:val="00C63163"/>
    <w:rsid w:val="00C82964"/>
    <w:rsid w:val="00C842C4"/>
    <w:rsid w:val="00C96D7C"/>
    <w:rsid w:val="00C9749C"/>
    <w:rsid w:val="00C97E7A"/>
    <w:rsid w:val="00CA08B7"/>
    <w:rsid w:val="00CD5299"/>
    <w:rsid w:val="00CE04A2"/>
    <w:rsid w:val="00CF2C8F"/>
    <w:rsid w:val="00D034F0"/>
    <w:rsid w:val="00D129E8"/>
    <w:rsid w:val="00D22460"/>
    <w:rsid w:val="00D26189"/>
    <w:rsid w:val="00D361C7"/>
    <w:rsid w:val="00D53743"/>
    <w:rsid w:val="00D564B0"/>
    <w:rsid w:val="00D7137E"/>
    <w:rsid w:val="00D736E0"/>
    <w:rsid w:val="00D74626"/>
    <w:rsid w:val="00D74DCC"/>
    <w:rsid w:val="00D77AE1"/>
    <w:rsid w:val="00D87F88"/>
    <w:rsid w:val="00D93DCB"/>
    <w:rsid w:val="00D94632"/>
    <w:rsid w:val="00DA4E47"/>
    <w:rsid w:val="00DC356D"/>
    <w:rsid w:val="00DD16B9"/>
    <w:rsid w:val="00DD760B"/>
    <w:rsid w:val="00DE4154"/>
    <w:rsid w:val="00DF63D1"/>
    <w:rsid w:val="00DF78C2"/>
    <w:rsid w:val="00E0273E"/>
    <w:rsid w:val="00E030D8"/>
    <w:rsid w:val="00E07F77"/>
    <w:rsid w:val="00E563AC"/>
    <w:rsid w:val="00E56D85"/>
    <w:rsid w:val="00E67895"/>
    <w:rsid w:val="00E731CA"/>
    <w:rsid w:val="00E74DEE"/>
    <w:rsid w:val="00E76C6B"/>
    <w:rsid w:val="00E854EE"/>
    <w:rsid w:val="00E9332F"/>
    <w:rsid w:val="00EA0954"/>
    <w:rsid w:val="00EA6052"/>
    <w:rsid w:val="00EB45D5"/>
    <w:rsid w:val="00EC0B51"/>
    <w:rsid w:val="00EC784D"/>
    <w:rsid w:val="00EE09F9"/>
    <w:rsid w:val="00EE7212"/>
    <w:rsid w:val="00EF68ED"/>
    <w:rsid w:val="00F0217A"/>
    <w:rsid w:val="00F04108"/>
    <w:rsid w:val="00F11DDD"/>
    <w:rsid w:val="00F2437A"/>
    <w:rsid w:val="00F3075C"/>
    <w:rsid w:val="00F41F15"/>
    <w:rsid w:val="00F55896"/>
    <w:rsid w:val="00F6044D"/>
    <w:rsid w:val="00F858E5"/>
    <w:rsid w:val="00F9580F"/>
    <w:rsid w:val="00FC2B00"/>
    <w:rsid w:val="00FD2115"/>
    <w:rsid w:val="00FD560C"/>
    <w:rsid w:val="00FD743B"/>
    <w:rsid w:val="00FD7872"/>
    <w:rsid w:val="00FF02A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75C"/>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D651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D6516"/>
    <w:rPr>
      <w:rFonts w:cs="Times New Roman"/>
    </w:rPr>
  </w:style>
  <w:style w:type="paragraph" w:styleId="Footer">
    <w:name w:val="footer"/>
    <w:basedOn w:val="Normal"/>
    <w:link w:val="FooterChar"/>
    <w:uiPriority w:val="99"/>
    <w:rsid w:val="008D651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D6516"/>
    <w:rPr>
      <w:rFonts w:cs="Times New Roman"/>
    </w:rPr>
  </w:style>
  <w:style w:type="table" w:styleId="TableGrid">
    <w:name w:val="Table Grid"/>
    <w:basedOn w:val="TableNormal"/>
    <w:uiPriority w:val="99"/>
    <w:rsid w:val="008D651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C51B9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D42D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24</Pages>
  <Words>5585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subject/>
  <dc:creator>www.mbsunu.com</dc:creator>
  <cp:keywords/>
  <dc:description/>
  <cp:lastModifiedBy>zeynal80@gmail.com</cp:lastModifiedBy>
  <cp:revision>46</cp:revision>
  <dcterms:created xsi:type="dcterms:W3CDTF">2024-08-12T06:16:00Z</dcterms:created>
  <dcterms:modified xsi:type="dcterms:W3CDTF">2025-08-27T06:27:00Z</dcterms:modified>
</cp:coreProperties>
</file>